
<file path=[Content_Types].xml><?xml version="1.0" encoding="utf-8"?>
<Types xmlns="http://schemas.openxmlformats.org/package/2006/content-type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92BB492" w14:textId="3F8EC8C7" w:rsidR="008D5DD5" w:rsidRPr="002B1794" w:rsidRDefault="008D5DD5" w:rsidP="008D5DD5">
      <w:pPr>
        <w:pStyle w:val="3GPPHeader"/>
        <w:rPr>
          <w:lang w:val="en-US"/>
        </w:rPr>
      </w:pPr>
      <w:bookmarkStart w:id="0" w:name="_GoBack"/>
      <w:bookmarkEnd w:id="0"/>
      <w:r w:rsidRPr="002B1794">
        <w:rPr>
          <w:lang w:val="en-US"/>
        </w:rPr>
        <w:t>3GPP TSG RAN WG1 Meeting RAN1#96</w:t>
      </w:r>
      <w:r>
        <w:rPr>
          <w:lang w:val="en-US"/>
        </w:rPr>
        <w:t>-bis</w:t>
      </w:r>
      <w:r w:rsidRPr="002B1794">
        <w:rPr>
          <w:lang w:val="en-US"/>
        </w:rPr>
        <w:tab/>
      </w:r>
      <w:r w:rsidRPr="0065383D">
        <w:rPr>
          <w:lang w:val="en-US"/>
        </w:rPr>
        <w:t>R1-</w:t>
      </w:r>
      <w:r w:rsidR="00E72ECB" w:rsidRPr="0065383D">
        <w:rPr>
          <w:lang w:val="en-US"/>
        </w:rPr>
        <w:t>1904750</w:t>
      </w:r>
    </w:p>
    <w:p w14:paraId="7CBB3D85" w14:textId="77777777" w:rsidR="008D5DD5" w:rsidRPr="002B1794" w:rsidRDefault="008D5DD5" w:rsidP="008D5DD5">
      <w:pPr>
        <w:pStyle w:val="3GPPHeader"/>
        <w:rPr>
          <w:rFonts w:eastAsiaTheme="minorHAnsi" w:cstheme="minorBidi"/>
          <w:sz w:val="22"/>
          <w:szCs w:val="22"/>
          <w:lang w:val="en-US"/>
        </w:rPr>
      </w:pPr>
      <w:r>
        <w:rPr>
          <w:lang w:val="en-US"/>
        </w:rPr>
        <w:t>Xi’an</w:t>
      </w:r>
      <w:r w:rsidRPr="0051599E">
        <w:rPr>
          <w:lang w:val="en-US"/>
        </w:rPr>
        <w:t xml:space="preserve">, </w:t>
      </w:r>
      <w:r>
        <w:rPr>
          <w:lang w:val="en-US"/>
        </w:rPr>
        <w:t>China</w:t>
      </w:r>
      <w:r w:rsidRPr="0051599E">
        <w:rPr>
          <w:lang w:val="en-US"/>
        </w:rPr>
        <w:t xml:space="preserve">, </w:t>
      </w:r>
      <w:r>
        <w:rPr>
          <w:lang w:val="en-US"/>
        </w:rPr>
        <w:t>April</w:t>
      </w:r>
      <w:r w:rsidRPr="0051599E">
        <w:rPr>
          <w:lang w:val="en-US"/>
        </w:rPr>
        <w:t xml:space="preserve"> </w:t>
      </w:r>
      <w:r>
        <w:rPr>
          <w:lang w:val="en-US"/>
        </w:rPr>
        <w:t>8</w:t>
      </w:r>
      <w:r w:rsidRPr="0051599E">
        <w:rPr>
          <w:vertAlign w:val="superscript"/>
          <w:lang w:val="en-US"/>
        </w:rPr>
        <w:t>th</w:t>
      </w:r>
      <w:r w:rsidRPr="0051599E">
        <w:rPr>
          <w:lang w:val="en-US"/>
        </w:rPr>
        <w:t xml:space="preserve"> – </w:t>
      </w:r>
      <w:r>
        <w:rPr>
          <w:lang w:val="en-US"/>
        </w:rPr>
        <w:t>12</w:t>
      </w:r>
      <w:r w:rsidRPr="0051599E">
        <w:rPr>
          <w:vertAlign w:val="superscript"/>
          <w:lang w:val="en-US"/>
        </w:rPr>
        <w:t>th</w:t>
      </w:r>
      <w:r w:rsidRPr="0051599E">
        <w:rPr>
          <w:lang w:val="en-US"/>
        </w:rPr>
        <w:t>, 2019</w:t>
      </w:r>
    </w:p>
    <w:p w14:paraId="185ECFD2" w14:textId="77777777" w:rsidR="00904CFD" w:rsidRPr="00045AA3" w:rsidRDefault="00904CFD" w:rsidP="00904CFD">
      <w:pPr>
        <w:pStyle w:val="3GPPHeader"/>
        <w:rPr>
          <w:lang w:val="en-US"/>
        </w:rPr>
      </w:pPr>
    </w:p>
    <w:p w14:paraId="08577001" w14:textId="77777777" w:rsidR="00904CFD" w:rsidRPr="00327997" w:rsidRDefault="00904CFD" w:rsidP="00904CFD">
      <w:pPr>
        <w:pStyle w:val="3GPPHeader"/>
      </w:pPr>
      <w:r w:rsidRPr="00327997">
        <w:t>Source:</w:t>
      </w:r>
      <w:r w:rsidRPr="00327997">
        <w:tab/>
        <w:t>Ericsson</w:t>
      </w:r>
    </w:p>
    <w:p w14:paraId="1D7086CA" w14:textId="0609BCE9" w:rsidR="00904CFD" w:rsidRPr="00561DAC" w:rsidRDefault="00904CFD" w:rsidP="00904CFD">
      <w:pPr>
        <w:pStyle w:val="3GPPHeader"/>
      </w:pPr>
      <w:r w:rsidRPr="00327997">
        <w:t>Title:</w:t>
      </w:r>
      <w:r w:rsidRPr="00327997">
        <w:tab/>
      </w:r>
      <w:bookmarkStart w:id="1" w:name="_Hlk528244766"/>
      <w:r w:rsidR="00305D4D" w:rsidRPr="00561DAC">
        <w:t xml:space="preserve">On </w:t>
      </w:r>
      <w:bookmarkEnd w:id="1"/>
      <w:r w:rsidR="0005092A">
        <w:t>multi-TRP and multi-panel</w:t>
      </w:r>
    </w:p>
    <w:p w14:paraId="00EFAC0D" w14:textId="45D55DE8" w:rsidR="00904CFD" w:rsidRPr="00B91755" w:rsidRDefault="00904CFD" w:rsidP="00904CFD">
      <w:pPr>
        <w:pStyle w:val="3GPPHeader"/>
        <w:rPr>
          <w:lang w:val="en-US"/>
        </w:rPr>
      </w:pPr>
      <w:r w:rsidRPr="00561DAC">
        <w:rPr>
          <w:lang w:val="en-US"/>
        </w:rPr>
        <w:t>Agenda Item:</w:t>
      </w:r>
      <w:r w:rsidRPr="00561DAC">
        <w:rPr>
          <w:lang w:val="en-US"/>
        </w:rPr>
        <w:tab/>
      </w:r>
      <w:r w:rsidR="005E4B93" w:rsidRPr="00CE540B">
        <w:rPr>
          <w:lang w:val="en-US"/>
        </w:rPr>
        <w:t>7.2.8.</w:t>
      </w:r>
      <w:r w:rsidR="00217242">
        <w:rPr>
          <w:lang w:val="en-US"/>
        </w:rPr>
        <w:t>2</w:t>
      </w:r>
    </w:p>
    <w:p w14:paraId="05A826A0" w14:textId="77777777" w:rsidR="00904CFD" w:rsidRPr="00CE0424" w:rsidRDefault="00904CFD" w:rsidP="00904CFD">
      <w:pPr>
        <w:pStyle w:val="3GPPHeader"/>
      </w:pPr>
      <w:r w:rsidRPr="00327997">
        <w:t>Document for:</w:t>
      </w:r>
      <w:r w:rsidRPr="00327997">
        <w:tab/>
      </w:r>
      <w:r>
        <w:t>Discussion and</w:t>
      </w:r>
      <w:r w:rsidRPr="009C6832">
        <w:t xml:space="preserve"> Decision</w:t>
      </w:r>
    </w:p>
    <w:p w14:paraId="72B2365A" w14:textId="77777777" w:rsidR="00E90E49" w:rsidRPr="00CE0424" w:rsidRDefault="007F75D5" w:rsidP="00CE0424">
      <w:pPr>
        <w:pStyle w:val="Heading1"/>
      </w:pPr>
      <w:r>
        <w:t>Introduction</w:t>
      </w:r>
    </w:p>
    <w:p w14:paraId="22E109AD" w14:textId="326CAB95" w:rsidR="0005092A" w:rsidRDefault="00175052" w:rsidP="0005092A">
      <w:pPr>
        <w:pStyle w:val="BodyText"/>
        <w:spacing w:before="240"/>
      </w:pPr>
      <w:r>
        <w:t>This contribution</w:t>
      </w:r>
      <w:r w:rsidR="00897841">
        <w:t xml:space="preserve"> </w:t>
      </w:r>
      <w:r w:rsidR="00275A8F">
        <w:t>discusses</w:t>
      </w:r>
      <w:r w:rsidR="00897841">
        <w:t xml:space="preserve"> Ericsson’s preferred solutions for multi-TRP operation in NR Rel</w:t>
      </w:r>
      <w:r w:rsidR="009B4F22">
        <w:t>-</w:t>
      </w:r>
      <w:r w:rsidR="00897841">
        <w:t>16.</w:t>
      </w:r>
    </w:p>
    <w:p w14:paraId="1E894C9A" w14:textId="491FAB84" w:rsidR="00EF4EE2" w:rsidRDefault="00897841" w:rsidP="00561DAC">
      <w:pPr>
        <w:pStyle w:val="Heading1"/>
      </w:pPr>
      <w:r>
        <w:t>Discussion of e</w:t>
      </w:r>
      <w:r w:rsidR="00EF4EE2">
        <w:t xml:space="preserve">nhancements </w:t>
      </w:r>
    </w:p>
    <w:p w14:paraId="46FE9008" w14:textId="06DE2964" w:rsidR="00561DAC" w:rsidRDefault="00EF4EE2" w:rsidP="00EF4EE2">
      <w:pPr>
        <w:pStyle w:val="Heading2"/>
      </w:pPr>
      <w:r>
        <w:t xml:space="preserve">Category 1: Multi-PDCCH based </w:t>
      </w:r>
      <w:r w:rsidR="00D44FEA">
        <w:t>multi-TRP scheduling</w:t>
      </w:r>
    </w:p>
    <w:p w14:paraId="1CC1F1E4" w14:textId="06F2F3B1" w:rsidR="0011781E" w:rsidRDefault="00DE5531" w:rsidP="00A9587F">
      <w:r>
        <w:t>According to FL summary [</w:t>
      </w:r>
      <w:r w:rsidR="00EF0BD3">
        <w:t>2</w:t>
      </w:r>
      <w:r>
        <w:t>], the topic for RAN1#96bis is</w:t>
      </w:r>
    </w:p>
    <w:p w14:paraId="7136411D" w14:textId="77777777" w:rsidR="00DE5531" w:rsidRPr="00FA058C" w:rsidRDefault="00DE5531" w:rsidP="00C50C1A">
      <w:pPr>
        <w:numPr>
          <w:ilvl w:val="0"/>
          <w:numId w:val="19"/>
        </w:numPr>
        <w:spacing w:after="0"/>
        <w:rPr>
          <w:i/>
          <w:lang w:val="en-US"/>
        </w:rPr>
      </w:pPr>
      <w:r w:rsidRPr="00FA058C">
        <w:rPr>
          <w:i/>
          <w:lang w:val="en-US"/>
        </w:rPr>
        <w:t xml:space="preserve">Multiple-PDCCH based design </w:t>
      </w:r>
    </w:p>
    <w:p w14:paraId="496CFC65" w14:textId="77777777" w:rsidR="00DE5531" w:rsidRPr="00FA058C" w:rsidRDefault="00DE5531" w:rsidP="00C50C1A">
      <w:pPr>
        <w:numPr>
          <w:ilvl w:val="1"/>
          <w:numId w:val="19"/>
        </w:numPr>
        <w:spacing w:after="0"/>
        <w:rPr>
          <w:i/>
          <w:lang w:val="en-US"/>
        </w:rPr>
      </w:pPr>
      <w:r w:rsidRPr="00FA058C">
        <w:rPr>
          <w:i/>
          <w:lang w:val="en-US"/>
        </w:rPr>
        <w:t xml:space="preserve">Remaining open issues identified from agreements or from FL summary [1], as examples: </w:t>
      </w:r>
    </w:p>
    <w:p w14:paraId="751B9DF5" w14:textId="77777777" w:rsidR="00DE5531" w:rsidRPr="00FA058C" w:rsidRDefault="00DE5531" w:rsidP="00C50C1A">
      <w:pPr>
        <w:numPr>
          <w:ilvl w:val="2"/>
          <w:numId w:val="19"/>
        </w:numPr>
        <w:spacing w:after="0"/>
        <w:rPr>
          <w:i/>
          <w:lang w:val="en-US"/>
        </w:rPr>
      </w:pPr>
      <w:r w:rsidRPr="00FA058C">
        <w:rPr>
          <w:i/>
          <w:lang w:val="en-US"/>
        </w:rPr>
        <w:t xml:space="preserve">for DL, </w:t>
      </w:r>
    </w:p>
    <w:p w14:paraId="3F87B617" w14:textId="77777777" w:rsidR="00DE5531" w:rsidRPr="00FA058C" w:rsidRDefault="00DE5531" w:rsidP="00C50C1A">
      <w:pPr>
        <w:numPr>
          <w:ilvl w:val="3"/>
          <w:numId w:val="19"/>
        </w:numPr>
        <w:spacing w:after="0"/>
        <w:rPr>
          <w:i/>
          <w:lang w:val="en-US"/>
        </w:rPr>
      </w:pPr>
      <w:r w:rsidRPr="00FA058C">
        <w:rPr>
          <w:i/>
          <w:lang w:val="en-US"/>
        </w:rPr>
        <w:t>UE behavior for monitoring Multi-PDCCH or BD restrictions</w:t>
      </w:r>
    </w:p>
    <w:p w14:paraId="54617462" w14:textId="77777777" w:rsidR="00DE5531" w:rsidRPr="00FA058C" w:rsidRDefault="00DE5531" w:rsidP="00C50C1A">
      <w:pPr>
        <w:numPr>
          <w:ilvl w:val="3"/>
          <w:numId w:val="19"/>
        </w:numPr>
        <w:spacing w:after="0"/>
        <w:rPr>
          <w:i/>
          <w:lang w:val="en-US"/>
        </w:rPr>
      </w:pPr>
      <w:r w:rsidRPr="00FA058C">
        <w:rPr>
          <w:i/>
          <w:lang w:val="en-US"/>
        </w:rPr>
        <w:t>Rate matching/puncturing if needed</w:t>
      </w:r>
    </w:p>
    <w:p w14:paraId="39BAC040" w14:textId="77777777" w:rsidR="00DE5531" w:rsidRPr="00FA058C" w:rsidRDefault="00DE5531" w:rsidP="00C50C1A">
      <w:pPr>
        <w:numPr>
          <w:ilvl w:val="3"/>
          <w:numId w:val="19"/>
        </w:numPr>
        <w:spacing w:after="0"/>
        <w:rPr>
          <w:i/>
          <w:lang w:val="en-US"/>
        </w:rPr>
      </w:pPr>
      <w:r w:rsidRPr="00FA058C">
        <w:rPr>
          <w:i/>
          <w:lang w:val="en-US"/>
        </w:rPr>
        <w:t xml:space="preserve">FFS points identified during online/offline discussion </w:t>
      </w:r>
    </w:p>
    <w:p w14:paraId="4C6E1943" w14:textId="77777777" w:rsidR="00DE5531" w:rsidRPr="00FA058C" w:rsidRDefault="00DE5531" w:rsidP="00C50C1A">
      <w:pPr>
        <w:numPr>
          <w:ilvl w:val="2"/>
          <w:numId w:val="19"/>
        </w:numPr>
        <w:spacing w:after="0"/>
        <w:rPr>
          <w:i/>
          <w:lang w:val="en-US"/>
        </w:rPr>
      </w:pPr>
      <w:r w:rsidRPr="00FA058C">
        <w:rPr>
          <w:i/>
          <w:lang w:val="en-US"/>
        </w:rPr>
        <w:t xml:space="preserve">For UL </w:t>
      </w:r>
    </w:p>
    <w:p w14:paraId="36CBFA27" w14:textId="77777777" w:rsidR="00DE5531" w:rsidRPr="00FA058C" w:rsidRDefault="00DE5531" w:rsidP="00C50C1A">
      <w:pPr>
        <w:numPr>
          <w:ilvl w:val="3"/>
          <w:numId w:val="19"/>
        </w:numPr>
        <w:spacing w:after="0"/>
        <w:rPr>
          <w:i/>
          <w:lang w:val="en-US"/>
        </w:rPr>
      </w:pPr>
      <w:r w:rsidRPr="00FA058C">
        <w:rPr>
          <w:i/>
          <w:lang w:val="en-US"/>
        </w:rPr>
        <w:t xml:space="preserve">UL TRP differentiation </w:t>
      </w:r>
    </w:p>
    <w:p w14:paraId="4A4889B4" w14:textId="77777777" w:rsidR="00DE5531" w:rsidRPr="00FA058C" w:rsidRDefault="00DE5531" w:rsidP="00C50C1A">
      <w:pPr>
        <w:numPr>
          <w:ilvl w:val="3"/>
          <w:numId w:val="19"/>
        </w:numPr>
        <w:spacing w:after="0"/>
        <w:rPr>
          <w:i/>
          <w:lang w:val="en-US"/>
        </w:rPr>
      </w:pPr>
      <w:r w:rsidRPr="00FA058C">
        <w:rPr>
          <w:i/>
          <w:lang w:val="en-US"/>
        </w:rPr>
        <w:t xml:space="preserve">Some remaining issues for separated ACK/NACK feedback   </w:t>
      </w:r>
    </w:p>
    <w:p w14:paraId="18589E5E" w14:textId="45A6E53E" w:rsidR="00126101" w:rsidRDefault="00126101" w:rsidP="00A9587F">
      <w:pPr>
        <w:rPr>
          <w:lang w:val="en-US"/>
        </w:rPr>
      </w:pPr>
    </w:p>
    <w:p w14:paraId="5B7FCCD2" w14:textId="095ECF60" w:rsidR="00EF0BD3" w:rsidRDefault="00823CAD" w:rsidP="00EF0BD3">
      <w:pPr>
        <w:pStyle w:val="Heading3"/>
      </w:pPr>
      <w:r>
        <w:t>Issues r</w:t>
      </w:r>
      <w:r w:rsidR="00EF0BD3">
        <w:t xml:space="preserve">elated to PDCCH monitoring </w:t>
      </w:r>
    </w:p>
    <w:p w14:paraId="53ED34D6" w14:textId="6391CD7D" w:rsidR="00793632" w:rsidRDefault="00BC3EBA" w:rsidP="00A9587F">
      <w:pPr>
        <w:rPr>
          <w:highlight w:val="cyan"/>
          <w:lang w:val="en-US"/>
        </w:rPr>
      </w:pPr>
      <w:r>
        <w:rPr>
          <w:lang w:val="en-US"/>
        </w:rPr>
        <w:t>Physical resources where CORESET can be placed are scarce</w:t>
      </w:r>
      <w:r w:rsidR="007F6A9A">
        <w:rPr>
          <w:lang w:val="en-US"/>
        </w:rPr>
        <w:t xml:space="preserve">, especially since its only mandatory to monitor PDCCH in the first four OFDM symbols of the slot. </w:t>
      </w:r>
      <w:r w:rsidR="005D41C0">
        <w:rPr>
          <w:lang w:val="en-US"/>
        </w:rPr>
        <w:t xml:space="preserve">Configuring non-overlapping search spaces for the two or more CORESETs cannot always be guaranteed due to space limitation. </w:t>
      </w:r>
      <w:r w:rsidR="007F6A9A">
        <w:rPr>
          <w:lang w:val="en-US"/>
        </w:rPr>
        <w:t xml:space="preserve">Hence, </w:t>
      </w:r>
      <w:r w:rsidR="00A92F30">
        <w:rPr>
          <w:lang w:val="en-US"/>
        </w:rPr>
        <w:t xml:space="preserve">making use of all available physical resources are very important. </w:t>
      </w:r>
    </w:p>
    <w:p w14:paraId="55AD9813" w14:textId="6B851C55" w:rsidR="00023179" w:rsidRDefault="00A36B2D" w:rsidP="00A36B2D">
      <w:pPr>
        <w:rPr>
          <w:lang w:val="en-US"/>
        </w:rPr>
      </w:pPr>
      <w:r>
        <w:rPr>
          <w:lang w:val="en-US"/>
        </w:rPr>
        <w:t>In NR Rel-15, t</w:t>
      </w:r>
      <w:r w:rsidRPr="00BA3ED4">
        <w:rPr>
          <w:lang w:val="en-US"/>
        </w:rPr>
        <w:t xml:space="preserve">he 6-RB grid of a regular CORESET (that is tied to common RB grid) and CORESET#0 (that is tied to SSB) are generally not aligned. </w:t>
      </w:r>
      <w:r w:rsidR="009A5EC2">
        <w:rPr>
          <w:lang w:val="en-US"/>
        </w:rPr>
        <w:t>In the single-TRP scenario, t</w:t>
      </w:r>
      <w:r w:rsidRPr="00BA3ED4">
        <w:rPr>
          <w:lang w:val="en-US"/>
        </w:rPr>
        <w:t xml:space="preserve">his causes misaligned REG bundles, inefficient </w:t>
      </w:r>
      <w:r w:rsidR="00DC1A5F">
        <w:rPr>
          <w:lang w:val="en-US"/>
        </w:rPr>
        <w:t>physical</w:t>
      </w:r>
      <w:r w:rsidRPr="00BA3ED4">
        <w:rPr>
          <w:lang w:val="en-US"/>
        </w:rPr>
        <w:t xml:space="preserve"> resource usage, and increased blocking probability between DCIs transmitted on a regular CORESET and CORESET#0 when they overlap. </w:t>
      </w:r>
      <w:r w:rsidR="00A4433B">
        <w:rPr>
          <w:lang w:val="en-US"/>
        </w:rPr>
        <w:t xml:space="preserve">In multi-TRP </w:t>
      </w:r>
      <w:r w:rsidR="00F6730D">
        <w:rPr>
          <w:lang w:val="en-US"/>
        </w:rPr>
        <w:t xml:space="preserve">multi-PDCCH scenarios, a UE may receive </w:t>
      </w:r>
      <w:r w:rsidR="006B66D4">
        <w:rPr>
          <w:lang w:val="en-US"/>
        </w:rPr>
        <w:t>one DCI on CORESET#0</w:t>
      </w:r>
      <w:r w:rsidR="00883867">
        <w:rPr>
          <w:lang w:val="en-US"/>
        </w:rPr>
        <w:t xml:space="preserve"> from TRP1 and another DCI on a regular CORESET</w:t>
      </w:r>
      <w:r w:rsidR="00E209E9">
        <w:rPr>
          <w:lang w:val="en-US"/>
        </w:rPr>
        <w:t xml:space="preserve"> from TRP2. </w:t>
      </w:r>
      <w:r w:rsidR="00DC1A5F">
        <w:rPr>
          <w:lang w:val="en-US"/>
        </w:rPr>
        <w:t>Hence, the</w:t>
      </w:r>
      <w:r w:rsidR="00ED5335">
        <w:rPr>
          <w:lang w:val="en-US"/>
        </w:rPr>
        <w:t xml:space="preserve"> motivation to correct this to enable use of all resources is large for multi-TRP operation. </w:t>
      </w:r>
      <w:r w:rsidR="00E209E9">
        <w:rPr>
          <w:lang w:val="en-US"/>
        </w:rPr>
        <w:t xml:space="preserve"> </w:t>
      </w:r>
    </w:p>
    <w:p w14:paraId="2E962C6A" w14:textId="48EEF5E0" w:rsidR="00023179" w:rsidRDefault="00C13D46" w:rsidP="00A36B2D">
      <w:pPr>
        <w:rPr>
          <w:lang w:val="en-US"/>
        </w:rPr>
      </w:pPr>
      <w:r>
        <w:rPr>
          <w:lang w:val="en-US"/>
        </w:rPr>
        <w:t>With the CORESET misalignment</w:t>
      </w:r>
      <w:r w:rsidR="004A77A1">
        <w:rPr>
          <w:lang w:val="en-US"/>
        </w:rPr>
        <w:t xml:space="preserve"> between CORESET</w:t>
      </w:r>
      <w:r w:rsidR="00EF291A">
        <w:rPr>
          <w:lang w:val="en-US"/>
        </w:rPr>
        <w:t>#0 and a regular CORESET</w:t>
      </w:r>
      <w:r>
        <w:rPr>
          <w:lang w:val="en-US"/>
        </w:rPr>
        <w:t>, we are looking at</w:t>
      </w:r>
      <w:r w:rsidR="00EF291A">
        <w:rPr>
          <w:lang w:val="en-US"/>
        </w:rPr>
        <w:t xml:space="preserve"> a scenario</w:t>
      </w:r>
      <w:r w:rsidR="00954716">
        <w:rPr>
          <w:lang w:val="en-US"/>
        </w:rPr>
        <w:t xml:space="preserve"> where CCEs in different CORESETs are not aligned.  </w:t>
      </w:r>
      <w:r w:rsidR="00075FCA">
        <w:rPr>
          <w:lang w:val="en-US"/>
        </w:rPr>
        <w:t xml:space="preserve">For instance, </w:t>
      </w:r>
      <w:r w:rsidR="004847C4">
        <w:rPr>
          <w:lang w:val="en-US"/>
        </w:rPr>
        <w:t xml:space="preserve">with CORESET misalignment, </w:t>
      </w:r>
      <w:r w:rsidR="00075FCA">
        <w:rPr>
          <w:lang w:val="en-US"/>
        </w:rPr>
        <w:t xml:space="preserve">one CCE in CSS in CORESET#0 can </w:t>
      </w:r>
      <w:r w:rsidR="00FA518B">
        <w:rPr>
          <w:lang w:val="en-US"/>
        </w:rPr>
        <w:t xml:space="preserve">overlap with up to </w:t>
      </w:r>
      <w:r w:rsidR="004847C4">
        <w:rPr>
          <w:lang w:val="en-US"/>
        </w:rPr>
        <w:t xml:space="preserve">two CCEs </w:t>
      </w:r>
      <w:r w:rsidR="009225C8">
        <w:rPr>
          <w:lang w:val="en-US"/>
        </w:rPr>
        <w:t xml:space="preserve">in </w:t>
      </w:r>
      <w:r w:rsidR="007B4099">
        <w:rPr>
          <w:lang w:val="en-US"/>
        </w:rPr>
        <w:t>the regular CORESET which is undesirable in the multi-PDCCH scenario</w:t>
      </w:r>
      <w:r w:rsidR="00B045BC">
        <w:rPr>
          <w:lang w:val="en-US"/>
        </w:rPr>
        <w:t xml:space="preserve"> where </w:t>
      </w:r>
      <w:r w:rsidR="00AC2D47">
        <w:rPr>
          <w:lang w:val="en-US"/>
        </w:rPr>
        <w:t>a UE may receive one DCI on CORESET#0 from TRP1 and another DCI on a regular CORESET from TRP2</w:t>
      </w:r>
      <w:r w:rsidR="00B045BC">
        <w:rPr>
          <w:lang w:val="en-US"/>
        </w:rPr>
        <w:t xml:space="preserve"> simultaneously.  Hence, we propose</w:t>
      </w:r>
    </w:p>
    <w:p w14:paraId="08ADE64E" w14:textId="614AA04B" w:rsidR="00987AD4" w:rsidRDefault="00987AD4" w:rsidP="00965765">
      <w:pPr>
        <w:pStyle w:val="Proposal"/>
        <w:rPr>
          <w:lang w:val="en-US"/>
        </w:rPr>
      </w:pPr>
      <w:bookmarkStart w:id="2" w:name="_Toc4748955"/>
      <w:r>
        <w:rPr>
          <w:lang w:val="en-US"/>
        </w:rPr>
        <w:t xml:space="preserve">In NR Rel-16, specify a mechanism </w:t>
      </w:r>
      <w:r w:rsidR="00807BD2">
        <w:rPr>
          <w:lang w:val="en-US"/>
        </w:rPr>
        <w:t xml:space="preserve">to </w:t>
      </w:r>
      <w:r w:rsidR="00A15AC3">
        <w:rPr>
          <w:lang w:val="en-US"/>
        </w:rPr>
        <w:t xml:space="preserve">align the 6-PRB grid of </w:t>
      </w:r>
      <w:r w:rsidR="000A56A9">
        <w:rPr>
          <w:lang w:val="en-US"/>
        </w:rPr>
        <w:t>regular CORESETs with the grid of CORESET#0.</w:t>
      </w:r>
      <w:bookmarkEnd w:id="2"/>
    </w:p>
    <w:p w14:paraId="2D210D8E" w14:textId="77777777" w:rsidR="000733DE" w:rsidRPr="0026050B" w:rsidRDefault="000733DE" w:rsidP="000733DE">
      <w:pPr>
        <w:pStyle w:val="CommentText"/>
        <w:rPr>
          <w:rFonts w:ascii="Arial" w:hAnsi="Arial" w:cs="Arial"/>
          <w:lang w:val="en-US"/>
        </w:rPr>
      </w:pPr>
      <w:r>
        <w:rPr>
          <w:noProof/>
          <w:lang w:val="en-US"/>
        </w:rPr>
        <w:lastRenderedPageBreak/>
        <w:drawing>
          <wp:inline distT="0" distB="0" distL="0" distR="0" wp14:anchorId="0BFBC70E" wp14:editId="6A51001D">
            <wp:extent cx="5760720" cy="1846574"/>
            <wp:effectExtent l="0" t="0" r="0" b="1905"/>
            <wp:docPr id="22" name="Picture 22" descr="cid:image003.jpg@01D4A990.57EDE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id:image003.jpg@01D4A990.57EDE420"/>
                    <pic:cNvPicPr>
                      <a:picLocks noChangeAspect="1" noChangeArrowheads="1"/>
                    </pic:cNvPicPr>
                  </pic:nvPicPr>
                  <pic:blipFill>
                    <a:blip r:embed="rId11" r:link="rId12">
                      <a:extLst>
                        <a:ext uri="{28A0092B-C50C-407E-A947-70E740481C1C}">
                          <a14:useLocalDpi xmlns:a14="http://schemas.microsoft.com/office/drawing/2010/main" val="0"/>
                        </a:ext>
                      </a:extLst>
                    </a:blip>
                    <a:srcRect/>
                    <a:stretch>
                      <a:fillRect/>
                    </a:stretch>
                  </pic:blipFill>
                  <pic:spPr bwMode="auto">
                    <a:xfrm>
                      <a:off x="0" y="0"/>
                      <a:ext cx="5760720" cy="1846574"/>
                    </a:xfrm>
                    <a:prstGeom prst="rect">
                      <a:avLst/>
                    </a:prstGeom>
                    <a:noFill/>
                    <a:ln>
                      <a:noFill/>
                    </a:ln>
                  </pic:spPr>
                </pic:pic>
              </a:graphicData>
            </a:graphic>
          </wp:inline>
        </w:drawing>
      </w:r>
    </w:p>
    <w:p w14:paraId="3A886860" w14:textId="142BD900" w:rsidR="000733DE" w:rsidRDefault="000733DE" w:rsidP="00FA058C">
      <w:pPr>
        <w:pStyle w:val="Caption"/>
        <w:rPr>
          <w:highlight w:val="cyan"/>
          <w:lang w:val="en-US"/>
        </w:rPr>
      </w:pPr>
      <w:r>
        <w:t xml:space="preserve">Figure </w:t>
      </w:r>
      <w:r>
        <w:rPr>
          <w:b w:val="0"/>
          <w:bCs w:val="0"/>
        </w:rPr>
        <w:fldChar w:fldCharType="begin"/>
      </w:r>
      <w:r>
        <w:instrText xml:space="preserve"> SEQ Figure \* ARABIC </w:instrText>
      </w:r>
      <w:r>
        <w:rPr>
          <w:b w:val="0"/>
          <w:bCs w:val="0"/>
        </w:rPr>
        <w:fldChar w:fldCharType="separate"/>
      </w:r>
      <w:r>
        <w:rPr>
          <w:noProof/>
        </w:rPr>
        <w:t>1</w:t>
      </w:r>
      <w:r>
        <w:rPr>
          <w:b w:val="0"/>
          <w:bCs w:val="0"/>
        </w:rPr>
        <w:fldChar w:fldCharType="end"/>
      </w:r>
      <w:r w:rsidRPr="0003660B">
        <w:t xml:space="preserve">: </w:t>
      </w:r>
      <w:r w:rsidR="00AA2CED">
        <w:t xml:space="preserve">Example of </w:t>
      </w:r>
      <w:r w:rsidRPr="0003660B">
        <w:t xml:space="preserve">CORESET misalignment </w:t>
      </w:r>
      <w:r w:rsidR="00AA2CED">
        <w:t>in NR Rel-15</w:t>
      </w:r>
    </w:p>
    <w:p w14:paraId="17082FAB" w14:textId="416E8625" w:rsidR="00415AA6" w:rsidRDefault="00292E35" w:rsidP="00A9587F">
      <w:pPr>
        <w:rPr>
          <w:lang w:val="en-US"/>
        </w:rPr>
      </w:pPr>
      <w:r>
        <w:rPr>
          <w:lang w:val="en-US"/>
        </w:rPr>
        <w:t xml:space="preserve">Even if there is semi-dynamic coordination between the schedulers, there will be collisions between PDCCH candidates </w:t>
      </w:r>
      <w:r w:rsidR="000C41F2">
        <w:rPr>
          <w:lang w:val="en-US"/>
        </w:rPr>
        <w:t xml:space="preserve">from the difference search spaces </w:t>
      </w:r>
      <w:r>
        <w:rPr>
          <w:lang w:val="en-US"/>
        </w:rPr>
        <w:t>the UE is configured to monitor</w:t>
      </w:r>
      <w:r w:rsidR="00B45874">
        <w:rPr>
          <w:lang w:val="en-US"/>
        </w:rPr>
        <w:t xml:space="preserve"> if they are overlapping</w:t>
      </w:r>
      <w:r>
        <w:rPr>
          <w:lang w:val="en-US"/>
        </w:rPr>
        <w:t xml:space="preserve">. </w:t>
      </w:r>
      <w:r w:rsidR="0075233F">
        <w:rPr>
          <w:lang w:val="en-US"/>
        </w:rPr>
        <w:t xml:space="preserve">Hence, mechanisms are needed for </w:t>
      </w:r>
      <w:r>
        <w:rPr>
          <w:lang w:val="en-US"/>
        </w:rPr>
        <w:t xml:space="preserve">how to handle these collision cases. </w:t>
      </w:r>
      <w:r w:rsidR="00D21E21">
        <w:rPr>
          <w:lang w:val="en-US"/>
        </w:rPr>
        <w:t xml:space="preserve">The PDCCH DMRS and PDCCH scrambling is configured per CORESET, so the </w:t>
      </w:r>
      <w:r w:rsidR="005427FA">
        <w:rPr>
          <w:lang w:val="en-US"/>
        </w:rPr>
        <w:t xml:space="preserve">UE can distinguish </w:t>
      </w:r>
      <w:r w:rsidR="009B4F22">
        <w:rPr>
          <w:lang w:val="en-US"/>
        </w:rPr>
        <w:t xml:space="preserve">between </w:t>
      </w:r>
      <w:r w:rsidR="005427FA">
        <w:rPr>
          <w:lang w:val="en-US"/>
        </w:rPr>
        <w:t xml:space="preserve">them. </w:t>
      </w:r>
    </w:p>
    <w:p w14:paraId="50EC69F7" w14:textId="38DB954A" w:rsidR="001F36EB" w:rsidRDefault="003B03AD" w:rsidP="00965765">
      <w:pPr>
        <w:pStyle w:val="Proposal"/>
        <w:rPr>
          <w:lang w:val="en-US"/>
        </w:rPr>
      </w:pPr>
      <w:bookmarkStart w:id="3" w:name="_Toc4748956"/>
      <w:r w:rsidRPr="00463D3C">
        <w:t>D</w:t>
      </w:r>
      <w:r w:rsidR="009656CD" w:rsidRPr="00463D3C">
        <w:t>efine</w:t>
      </w:r>
      <w:r w:rsidR="009656CD">
        <w:rPr>
          <w:lang w:val="en-US"/>
        </w:rPr>
        <w:t xml:space="preserve"> a rule for prioritizing PDCCH candidates from different search spaces/CORESETs</w:t>
      </w:r>
      <w:r w:rsidR="00292E35">
        <w:rPr>
          <w:lang w:val="en-US"/>
        </w:rPr>
        <w:t xml:space="preserve"> </w:t>
      </w:r>
      <w:r w:rsidR="00EE2532">
        <w:rPr>
          <w:lang w:val="en-US"/>
        </w:rPr>
        <w:t>when they collide</w:t>
      </w:r>
      <w:r w:rsidR="0090411A">
        <w:rPr>
          <w:lang w:val="en-US"/>
        </w:rPr>
        <w:t>.</w:t>
      </w:r>
      <w:bookmarkEnd w:id="3"/>
    </w:p>
    <w:p w14:paraId="128A80B5" w14:textId="1B6FDD67" w:rsidR="00EE2532" w:rsidRDefault="006F5FC0" w:rsidP="00A9587F">
      <w:pPr>
        <w:rPr>
          <w:lang w:val="en-US"/>
        </w:rPr>
      </w:pPr>
      <w:r>
        <w:rPr>
          <w:lang w:val="en-US"/>
        </w:rPr>
        <w:t xml:space="preserve">Regarding the number of CORESETs, we support the analysis in </w:t>
      </w:r>
      <w:r w:rsidR="008F50FE">
        <w:rPr>
          <w:lang w:val="en-US"/>
        </w:rPr>
        <w:fldChar w:fldCharType="begin"/>
      </w:r>
      <w:r w:rsidR="008F50FE">
        <w:rPr>
          <w:lang w:val="en-US"/>
        </w:rPr>
        <w:instrText xml:space="preserve"> REF _Ref4668838 \r \h </w:instrText>
      </w:r>
      <w:r w:rsidR="008F50FE">
        <w:rPr>
          <w:lang w:val="en-US"/>
        </w:rPr>
      </w:r>
      <w:r w:rsidR="008F50FE">
        <w:rPr>
          <w:lang w:val="en-US"/>
        </w:rPr>
        <w:fldChar w:fldCharType="separate"/>
      </w:r>
      <w:r w:rsidR="008F50FE">
        <w:rPr>
          <w:lang w:val="en-US"/>
        </w:rPr>
        <w:t>[3]</w:t>
      </w:r>
      <w:r w:rsidR="008F50FE">
        <w:rPr>
          <w:lang w:val="en-US"/>
        </w:rPr>
        <w:fldChar w:fldCharType="end"/>
      </w:r>
      <w:r w:rsidR="008F50FE">
        <w:rPr>
          <w:lang w:val="en-US"/>
        </w:rPr>
        <w:t xml:space="preserve"> to increase the number of monitored CORESE</w:t>
      </w:r>
      <w:r w:rsidR="0090411A">
        <w:rPr>
          <w:lang w:val="en-US"/>
        </w:rPr>
        <w:t>Ts. B</w:t>
      </w:r>
      <w:r w:rsidR="00236BB8">
        <w:rPr>
          <w:lang w:val="en-US"/>
        </w:rPr>
        <w:t>eyond 3 and up to 5 would be a reasonable number</w:t>
      </w:r>
      <w:r w:rsidR="00E875A2">
        <w:rPr>
          <w:lang w:val="en-US"/>
        </w:rPr>
        <w:t xml:space="preserve"> to allow UE specific SS from two different TRPs. </w:t>
      </w:r>
    </w:p>
    <w:p w14:paraId="4FF82096" w14:textId="778AB834" w:rsidR="00E4195D" w:rsidRPr="00E4195D" w:rsidRDefault="00CE7B2F">
      <w:pPr>
        <w:pStyle w:val="Proposal"/>
        <w:rPr>
          <w:lang w:val="en-US"/>
        </w:rPr>
      </w:pPr>
      <w:bookmarkStart w:id="4" w:name="_Toc4748957"/>
      <w:r>
        <w:rPr>
          <w:rFonts w:eastAsia="SimSun"/>
        </w:rPr>
        <w:t>In multi-PDCCH</w:t>
      </w:r>
      <w:r w:rsidR="00E875A2">
        <w:rPr>
          <w:rFonts w:eastAsia="SimSun"/>
        </w:rPr>
        <w:t>, the m</w:t>
      </w:r>
      <w:r w:rsidRPr="00FC3336">
        <w:rPr>
          <w:rFonts w:eastAsia="SimSun"/>
        </w:rPr>
        <w:t>aximum number of CORESET</w:t>
      </w:r>
      <w:r w:rsidR="0090411A">
        <w:rPr>
          <w:rFonts w:eastAsia="SimSun"/>
        </w:rPr>
        <w:t>s</w:t>
      </w:r>
      <w:r w:rsidRPr="00FC3336">
        <w:rPr>
          <w:rFonts w:eastAsia="SimSun"/>
        </w:rPr>
        <w:t xml:space="preserve"> per BWP </w:t>
      </w:r>
      <w:r>
        <w:rPr>
          <w:rFonts w:eastAsia="SimSun"/>
        </w:rPr>
        <w:t>is</w:t>
      </w:r>
      <w:r w:rsidR="00E875A2">
        <w:rPr>
          <w:rFonts w:eastAsia="SimSun"/>
        </w:rPr>
        <w:t xml:space="preserve"> </w:t>
      </w:r>
      <w:r w:rsidR="008025D5">
        <w:rPr>
          <w:rFonts w:eastAsia="SimSun"/>
        </w:rPr>
        <w:t xml:space="preserve">at least </w:t>
      </w:r>
      <w:r w:rsidR="00E875A2">
        <w:rPr>
          <w:rFonts w:eastAsia="SimSun"/>
        </w:rPr>
        <w:t>five</w:t>
      </w:r>
      <w:r w:rsidRPr="00FC3336">
        <w:rPr>
          <w:rFonts w:eastAsia="SimSun"/>
        </w:rPr>
        <w:t>.</w:t>
      </w:r>
      <w:bookmarkEnd w:id="4"/>
      <w:r w:rsidRPr="00FC3336">
        <w:rPr>
          <w:rFonts w:eastAsia="SimSun"/>
        </w:rPr>
        <w:t xml:space="preserve">  </w:t>
      </w:r>
    </w:p>
    <w:p w14:paraId="4B0E4F44" w14:textId="5EB1EE09" w:rsidR="00C541C4" w:rsidRDefault="00823CAD" w:rsidP="00275A8F">
      <w:pPr>
        <w:pStyle w:val="Heading3"/>
      </w:pPr>
      <w:r>
        <w:t>Issues r</w:t>
      </w:r>
      <w:r w:rsidR="00EF0BD3">
        <w:t xml:space="preserve">elated to </w:t>
      </w:r>
      <w:r w:rsidR="006D0376">
        <w:t>PDSCH rate matching</w:t>
      </w:r>
    </w:p>
    <w:p w14:paraId="5D42AB0E" w14:textId="02A250DE" w:rsidR="009E3ACB" w:rsidRDefault="009E3ACB" w:rsidP="006D0376">
      <w:r>
        <w:t>The following was agreed in RAN1#96</w:t>
      </w:r>
      <w:r w:rsidR="009156E3">
        <w:t>:</w:t>
      </w:r>
    </w:p>
    <w:p w14:paraId="5C1E69EA" w14:textId="77777777" w:rsidR="009E3ACB" w:rsidRPr="009E3ACB" w:rsidRDefault="009E3ACB" w:rsidP="009E3ACB">
      <w:pPr>
        <w:spacing w:after="0"/>
        <w:ind w:left="1134"/>
        <w:rPr>
          <w:b/>
          <w:i/>
          <w:highlight w:val="green"/>
          <w:lang w:eastAsia="x-none"/>
        </w:rPr>
      </w:pPr>
      <w:r w:rsidRPr="009E3ACB">
        <w:rPr>
          <w:b/>
          <w:i/>
          <w:highlight w:val="green"/>
          <w:lang w:eastAsia="x-none"/>
        </w:rPr>
        <w:t>Agreement</w:t>
      </w:r>
    </w:p>
    <w:p w14:paraId="15D21864" w14:textId="77777777" w:rsidR="009E3ACB" w:rsidRPr="009E3ACB" w:rsidRDefault="009E3ACB" w:rsidP="009E3ACB">
      <w:pPr>
        <w:spacing w:after="0"/>
        <w:ind w:left="1134"/>
        <w:contextualSpacing/>
        <w:rPr>
          <w:i/>
        </w:rPr>
      </w:pPr>
      <w:r w:rsidRPr="009E3ACB">
        <w:rPr>
          <w:i/>
        </w:rPr>
        <w:t xml:space="preserve">For multiple-PDCCH based multi-TRP/panel transmission, rate matching, puncturing, and pre-emption mechanisms shall be studied/enhanced if need, e.g. ratematchpattern, DMRS ports, ZP/NZP CSI-RS, SSB, configured CORESET, lte-CRS-ToMatchAround, pre-emption indications. </w:t>
      </w:r>
    </w:p>
    <w:p w14:paraId="37FE7AC3" w14:textId="77777777" w:rsidR="009E3ACB" w:rsidRPr="009E3ACB" w:rsidRDefault="009E3ACB" w:rsidP="00C50C1A">
      <w:pPr>
        <w:pStyle w:val="ListParagraph"/>
        <w:numPr>
          <w:ilvl w:val="0"/>
          <w:numId w:val="20"/>
        </w:numPr>
        <w:spacing w:after="0"/>
        <w:ind w:left="1134" w:firstLine="0"/>
        <w:jc w:val="both"/>
        <w:rPr>
          <w:rFonts w:ascii="Times New Roman" w:hAnsi="Times New Roman"/>
          <w:i/>
          <w:lang w:eastAsia="en-US"/>
        </w:rPr>
      </w:pPr>
      <w:r w:rsidRPr="009E3ACB">
        <w:rPr>
          <w:rFonts w:ascii="Times New Roman" w:hAnsi="Times New Roman"/>
          <w:i/>
          <w:lang w:eastAsia="en-US"/>
        </w:rPr>
        <w:t>to be discussed and down-selected in RAN1#96bis</w:t>
      </w:r>
    </w:p>
    <w:p w14:paraId="5A6B295B" w14:textId="4B4E84E9" w:rsidR="00EC49AF" w:rsidRPr="00EC49AF" w:rsidRDefault="00EC49AF" w:rsidP="00EC49AF"/>
    <w:p w14:paraId="1CD72A4D" w14:textId="398DCF94" w:rsidR="00E678F9" w:rsidRDefault="001261DE" w:rsidP="00A4530E">
      <w:pPr>
        <w:pStyle w:val="BodyText"/>
      </w:pPr>
      <w:r>
        <w:t>In LTE</w:t>
      </w:r>
      <w:r w:rsidR="007329F2">
        <w:t xml:space="preserve"> NC-JT,</w:t>
      </w:r>
      <w:r w:rsidR="00370AEE">
        <w:t xml:space="preserve"> (although a single PDSCH transmission is used)</w:t>
      </w:r>
      <w:r w:rsidR="007329F2">
        <w:t xml:space="preserve"> the rate </w:t>
      </w:r>
      <w:r w:rsidR="00B74EEC">
        <w:t>matching</w:t>
      </w:r>
      <w:r w:rsidR="007329F2">
        <w:t xml:space="preserve"> </w:t>
      </w:r>
      <w:r w:rsidR="00240AB6">
        <w:t>is performed per TRP independently</w:t>
      </w:r>
      <w:r w:rsidR="0060205F">
        <w:t>, where layers transmitted from each TRP</w:t>
      </w:r>
      <w:r w:rsidR="007A3CE3">
        <w:t xml:space="preserve"> (i.e.</w:t>
      </w:r>
      <w:r w:rsidR="0090411A">
        <w:t>,</w:t>
      </w:r>
      <w:r w:rsidR="007A3CE3">
        <w:t xml:space="preserve"> a CW)</w:t>
      </w:r>
      <w:r w:rsidR="00F23E3A">
        <w:t xml:space="preserve"> ha</w:t>
      </w:r>
      <w:r w:rsidR="0090411A">
        <w:t>ve</w:t>
      </w:r>
      <w:r w:rsidR="00F23E3A">
        <w:t xml:space="preserve"> </w:t>
      </w:r>
      <w:r w:rsidR="0090411A">
        <w:t>their</w:t>
      </w:r>
      <w:r w:rsidR="00F23E3A">
        <w:t xml:space="preserve"> own rate matching pattern. This solution was adopted to minimize the overhead from rate matching</w:t>
      </w:r>
      <w:r w:rsidR="00370AEE">
        <w:t>. This principle can</w:t>
      </w:r>
      <w:r w:rsidR="004847B6">
        <w:t xml:space="preserve"> be adopted also for NR. </w:t>
      </w:r>
    </w:p>
    <w:p w14:paraId="63B7F03F" w14:textId="5C5A57CA" w:rsidR="00E678F9" w:rsidRDefault="002F5085" w:rsidP="005228F2">
      <w:pPr>
        <w:pStyle w:val="Proposal"/>
      </w:pPr>
      <w:bookmarkStart w:id="5" w:name="_Toc4748958"/>
      <w:r>
        <w:t xml:space="preserve">Each of the two PDSCH in multi-PDSCH scheduling for NC-JT </w:t>
      </w:r>
      <w:r w:rsidR="007A3CE3">
        <w:t>can be configured to be</w:t>
      </w:r>
      <w:r>
        <w:t xml:space="preserve"> associated with </w:t>
      </w:r>
      <w:r w:rsidR="007A3CE3">
        <w:t>independent</w:t>
      </w:r>
      <w:r>
        <w:t xml:space="preserve"> rate matching pattern</w:t>
      </w:r>
      <w:r w:rsidR="007A3CE3">
        <w:t>s</w:t>
      </w:r>
      <w:r w:rsidR="0090411A">
        <w:t>.</w:t>
      </w:r>
      <w:bookmarkEnd w:id="5"/>
    </w:p>
    <w:p w14:paraId="6A3A9355" w14:textId="106125A1" w:rsidR="00E678F9" w:rsidRPr="00426DF7" w:rsidRDefault="00094174" w:rsidP="00463D3C">
      <w:r>
        <w:t xml:space="preserve">There are multiple ways to achieve this. One is to introduce two </w:t>
      </w:r>
      <w:r w:rsidRPr="005228F2">
        <w:rPr>
          <w:i/>
        </w:rPr>
        <w:t>PDSCH-Config</w:t>
      </w:r>
      <w:r>
        <w:rPr>
          <w:i/>
        </w:rPr>
        <w:t xml:space="preserve">, </w:t>
      </w:r>
      <w:r>
        <w:t xml:space="preserve">in </w:t>
      </w:r>
      <w:r w:rsidR="00E70138">
        <w:t xml:space="preserve">which case independent rate matching </w:t>
      </w:r>
      <w:r w:rsidR="001911DD">
        <w:t>follows automatically. However, a drawback is that a lot of signalling is repeated, e.g.</w:t>
      </w:r>
      <w:r w:rsidR="0090411A">
        <w:t>,</w:t>
      </w:r>
      <w:r w:rsidR="001911DD">
        <w:t xml:space="preserve"> there will be two TCI state lists etc</w:t>
      </w:r>
      <w:r w:rsidR="0090411A">
        <w:t>.,</w:t>
      </w:r>
      <w:r w:rsidR="001911DD">
        <w:t xml:space="preserve"> </w:t>
      </w:r>
      <w:r w:rsidR="00382F6E">
        <w:t xml:space="preserve">and when scheduling PDSCH there is a need to indicate for which </w:t>
      </w:r>
      <w:r w:rsidR="00382F6E" w:rsidRPr="005228F2">
        <w:rPr>
          <w:i/>
        </w:rPr>
        <w:t>PDSCH-Config</w:t>
      </w:r>
      <w:r w:rsidR="00382F6E">
        <w:t xml:space="preserve"> the scheduling is </w:t>
      </w:r>
      <w:r w:rsidR="00314D07">
        <w:t xml:space="preserve">associated with. </w:t>
      </w:r>
      <w:r w:rsidR="00645AF1">
        <w:t xml:space="preserve">A simpler approach could be to extend the </w:t>
      </w:r>
      <w:r w:rsidR="001D0AD0">
        <w:t xml:space="preserve">value of </w:t>
      </w:r>
      <w:r w:rsidR="001D0AD0" w:rsidRPr="005228F2">
        <w:rPr>
          <w:i/>
        </w:rPr>
        <w:t>maxNrofRateMatchPatterns</w:t>
      </w:r>
      <w:r w:rsidR="00EE6BC8">
        <w:rPr>
          <w:i/>
        </w:rPr>
        <w:t xml:space="preserve">, </w:t>
      </w:r>
      <w:r w:rsidR="00EE6BC8" w:rsidRPr="005228F2">
        <w:t xml:space="preserve">potentially introducing a second list for </w:t>
      </w:r>
      <w:r w:rsidR="003C6BE4" w:rsidRPr="005228F2">
        <w:t>each PDSCH respectively,</w:t>
      </w:r>
      <w:r w:rsidR="001D0AD0" w:rsidRPr="005228F2">
        <w:t xml:space="preserve"> </w:t>
      </w:r>
      <w:r w:rsidR="001D0AD0" w:rsidRPr="003C6BE4">
        <w:t>and potenti</w:t>
      </w:r>
      <w:r w:rsidR="001D0AD0">
        <w:t xml:space="preserve">ally allow for more than two </w:t>
      </w:r>
      <w:r w:rsidR="00600AEA" w:rsidRPr="005228F2">
        <w:rPr>
          <w:i/>
        </w:rPr>
        <w:t>RateMatchPatternGroup</w:t>
      </w:r>
      <w:r w:rsidR="00600AEA" w:rsidRPr="00600AEA">
        <w:t>s</w:t>
      </w:r>
      <w:r w:rsidR="00600AEA">
        <w:t>.</w:t>
      </w:r>
      <w:r w:rsidR="00DC4104">
        <w:t xml:space="preserve"> Each</w:t>
      </w:r>
      <w:r w:rsidR="00FD10A8">
        <w:t xml:space="preserve"> </w:t>
      </w:r>
      <w:r w:rsidR="00426DF7">
        <w:t xml:space="preserve">PDSCH is then associated with </w:t>
      </w:r>
      <w:r w:rsidR="0040320B">
        <w:t>one or more</w:t>
      </w:r>
      <w:r w:rsidR="00426DF7">
        <w:t xml:space="preserve"> </w:t>
      </w:r>
      <w:r w:rsidR="00426DF7" w:rsidRPr="005228F2">
        <w:rPr>
          <w:i/>
        </w:rPr>
        <w:t xml:space="preserve">RateMatchPattern </w:t>
      </w:r>
      <w:r w:rsidR="00426DF7">
        <w:t xml:space="preserve">which can be same or different for the two PDSCHs. </w:t>
      </w:r>
      <w:r w:rsidR="00554C14">
        <w:t>For ZP CSI-RS, a similar approach can be taken, where two lists for each of periodic, semi-</w:t>
      </w:r>
      <w:r w:rsidR="00FD03FE">
        <w:t>persistent</w:t>
      </w:r>
      <w:r w:rsidR="00554C14">
        <w:t xml:space="preserve"> and aperiodic ZP CSI-RS is configured. </w:t>
      </w:r>
      <w:r w:rsidR="00FD03FE">
        <w:t>The method to assign a pattern to a PDSCH is FFS.</w:t>
      </w:r>
    </w:p>
    <w:p w14:paraId="3D4B753C" w14:textId="57223B35" w:rsidR="006E268C" w:rsidRPr="006E268C" w:rsidRDefault="00174925" w:rsidP="00463D3C">
      <w:r w:rsidRPr="00463D3C">
        <w:rPr>
          <w:rFonts w:eastAsia="SimSun"/>
        </w:rPr>
        <w:t>Secondly</w:t>
      </w:r>
      <w:r w:rsidR="0090411A" w:rsidRPr="00463D3C">
        <w:rPr>
          <w:rFonts w:eastAsia="SimSun"/>
        </w:rPr>
        <w:t>,</w:t>
      </w:r>
      <w:r w:rsidRPr="00463D3C">
        <w:rPr>
          <w:rFonts w:eastAsia="SimSun"/>
        </w:rPr>
        <w:t xml:space="preserve"> there are also rate matching parameters configured outside the PDSCH-Config, </w:t>
      </w:r>
      <w:r w:rsidRPr="00EC1EB1">
        <w:rPr>
          <w:rFonts w:eastAsia="SimSun"/>
        </w:rPr>
        <w:t xml:space="preserve">by the </w:t>
      </w:r>
      <w:r w:rsidRPr="00463D3C">
        <w:rPr>
          <w:rFonts w:eastAsia="SimSun"/>
        </w:rPr>
        <w:t xml:space="preserve">ServingCellConfigCommon </w:t>
      </w:r>
      <w:r w:rsidRPr="00EC1EB1">
        <w:rPr>
          <w:rFonts w:eastAsia="SimSun"/>
        </w:rPr>
        <w:t>parameter.</w:t>
      </w:r>
      <w:r w:rsidRPr="00463D3C">
        <w:rPr>
          <w:rFonts w:eastAsia="SimSun"/>
        </w:rPr>
        <w:t xml:space="preserve"> </w:t>
      </w:r>
      <w:r w:rsidR="00743CD4" w:rsidRPr="00EC1EB1">
        <w:rPr>
          <w:rFonts w:eastAsia="SimSun"/>
        </w:rPr>
        <w:t xml:space="preserve">As explained above, these are also </w:t>
      </w:r>
      <w:r w:rsidR="00605705" w:rsidRPr="00463D3C">
        <w:t>RateMatchPattern</w:t>
      </w:r>
      <w:r w:rsidR="00605705" w:rsidRPr="00EC1EB1">
        <w:t xml:space="preserve"> </w:t>
      </w:r>
      <w:r w:rsidR="00EF0B5E" w:rsidRPr="00EC1EB1">
        <w:t xml:space="preserve">added to the list, </w:t>
      </w:r>
      <w:r w:rsidR="00605705" w:rsidRPr="00EC1EB1">
        <w:t xml:space="preserve">but also </w:t>
      </w:r>
      <w:r w:rsidR="005B10B9" w:rsidRPr="00463D3C">
        <w:t xml:space="preserve">lte-CRS-ToMatchAround. </w:t>
      </w:r>
      <w:r w:rsidR="00A92273" w:rsidRPr="00EC1EB1">
        <w:t>When these are configured, a simple approach is that both PDSCH</w:t>
      </w:r>
      <w:r w:rsidR="002A7882" w:rsidRPr="00EC1EB1">
        <w:t xml:space="preserve"> in NC-JT are rate matched around the </w:t>
      </w:r>
      <w:r w:rsidR="00B4443D" w:rsidRPr="00EC1EB1">
        <w:t>resource elements indicated by these parameters</w:t>
      </w:r>
      <w:r w:rsidR="000C60B8" w:rsidRPr="006836D9">
        <w:t xml:space="preserve">, at least for </w:t>
      </w:r>
      <w:r w:rsidR="000C60B8" w:rsidRPr="00463D3C">
        <w:t>RateMatchPattern</w:t>
      </w:r>
      <w:r w:rsidR="00B4443D" w:rsidRPr="00EC1EB1">
        <w:t xml:space="preserve">. </w:t>
      </w:r>
      <w:r w:rsidR="00535E9E" w:rsidRPr="00EC1EB1">
        <w:t>Th</w:t>
      </w:r>
      <w:r w:rsidR="00C67F02" w:rsidRPr="00EC1EB1">
        <w:t>ese can be used when RE</w:t>
      </w:r>
      <w:r w:rsidR="0090411A" w:rsidRPr="006836D9">
        <w:t>s</w:t>
      </w:r>
      <w:r w:rsidR="00C67F02" w:rsidRPr="006836D9">
        <w:t xml:space="preserve"> need to be protected from any PDSCH transmission</w:t>
      </w:r>
      <w:r w:rsidR="00823CAD">
        <w:t xml:space="preserve">. </w:t>
      </w:r>
    </w:p>
    <w:p w14:paraId="1C79561D" w14:textId="20FD00F2" w:rsidR="00FF75DC" w:rsidRDefault="002F3A47" w:rsidP="00FF75DC">
      <w:pPr>
        <w:pStyle w:val="Proposal"/>
        <w:rPr>
          <w:rFonts w:eastAsia="SimSun"/>
          <w:lang w:val="en-US"/>
        </w:rPr>
      </w:pPr>
      <w:bookmarkStart w:id="6" w:name="_Toc4748959"/>
      <w:r>
        <w:rPr>
          <w:rFonts w:eastAsia="SimSun"/>
          <w:lang w:val="en-US"/>
        </w:rPr>
        <w:lastRenderedPageBreak/>
        <w:t xml:space="preserve">The </w:t>
      </w:r>
      <w:r w:rsidR="00565399">
        <w:rPr>
          <w:rFonts w:eastAsia="SimSun"/>
          <w:lang w:val="en-US"/>
        </w:rPr>
        <w:t xml:space="preserve">rate matching parameters </w:t>
      </w:r>
      <w:r w:rsidR="00D46709">
        <w:rPr>
          <w:rFonts w:eastAsia="SimSun"/>
          <w:lang w:val="en-US"/>
        </w:rPr>
        <w:t xml:space="preserve">of </w:t>
      </w:r>
      <w:r w:rsidR="00D46709" w:rsidRPr="00FA058C">
        <w:rPr>
          <w:i/>
        </w:rPr>
        <w:t>RateMatchPattern</w:t>
      </w:r>
      <w:r w:rsidR="00565399" w:rsidRPr="00D46709">
        <w:rPr>
          <w:rFonts w:eastAsia="SimSun"/>
          <w:lang w:val="en-US"/>
        </w:rPr>
        <w:t xml:space="preserve"> </w:t>
      </w:r>
      <w:r w:rsidR="00565399">
        <w:rPr>
          <w:rFonts w:eastAsia="SimSun"/>
          <w:lang w:val="en-US"/>
        </w:rPr>
        <w:t xml:space="preserve">in the </w:t>
      </w:r>
      <w:r>
        <w:rPr>
          <w:rFonts w:eastAsia="SimSun"/>
          <w:lang w:val="en-US"/>
        </w:rPr>
        <w:t xml:space="preserve">configured </w:t>
      </w:r>
      <w:r w:rsidRPr="00FF75DC">
        <w:rPr>
          <w:rFonts w:eastAsia="SimSun"/>
          <w:i/>
        </w:rPr>
        <w:t>ServingCellConfigCommon</w:t>
      </w:r>
      <w:r>
        <w:rPr>
          <w:rFonts w:eastAsia="SimSun"/>
          <w:lang w:val="en-US"/>
        </w:rPr>
        <w:t xml:space="preserve"> </w:t>
      </w:r>
      <w:r w:rsidR="00565399">
        <w:rPr>
          <w:rFonts w:eastAsia="SimSun"/>
          <w:lang w:val="en-US"/>
        </w:rPr>
        <w:t>are</w:t>
      </w:r>
      <w:r>
        <w:rPr>
          <w:rFonts w:eastAsia="SimSun"/>
          <w:lang w:val="en-US"/>
        </w:rPr>
        <w:t xml:space="preserve"> </w:t>
      </w:r>
      <w:r w:rsidR="00565399">
        <w:rPr>
          <w:rFonts w:eastAsia="SimSun"/>
          <w:lang w:val="en-US"/>
        </w:rPr>
        <w:t>valid</w:t>
      </w:r>
      <w:r>
        <w:rPr>
          <w:rFonts w:eastAsia="SimSun"/>
          <w:lang w:val="en-US"/>
        </w:rPr>
        <w:t xml:space="preserve"> </w:t>
      </w:r>
      <w:r w:rsidR="00FF75DC">
        <w:t xml:space="preserve">for </w:t>
      </w:r>
      <w:r>
        <w:t>both</w:t>
      </w:r>
      <w:r w:rsidR="00FF75DC">
        <w:t xml:space="preserve"> of the two PDSCHs</w:t>
      </w:r>
      <w:r w:rsidR="00744326">
        <w:t xml:space="preserve"> </w:t>
      </w:r>
      <w:r w:rsidR="00106A88">
        <w:t>scheduled by the two PDCCHs</w:t>
      </w:r>
      <w:r w:rsidR="00744326">
        <w:t>.</w:t>
      </w:r>
      <w:bookmarkEnd w:id="6"/>
      <w:r w:rsidR="00744326">
        <w:t xml:space="preserve"> </w:t>
      </w:r>
      <w:r w:rsidR="00FF75DC">
        <w:t xml:space="preserve">   </w:t>
      </w:r>
    </w:p>
    <w:p w14:paraId="10ECFD92" w14:textId="0128883A" w:rsidR="009446B6" w:rsidRPr="006C2FE9" w:rsidRDefault="009446B6" w:rsidP="006C2FE9">
      <w:pPr>
        <w:rPr>
          <w:rFonts w:eastAsia="Batang"/>
        </w:rPr>
      </w:pPr>
      <w:r w:rsidRPr="006C2FE9">
        <w:rPr>
          <w:rFonts w:eastAsia="Batang"/>
        </w:rPr>
        <w:t>Regarding enhancing pre-emption indication, the gNB has control over separating URLLC and eMBB in orthogonal resources, so this is a corner case scenario. So</w:t>
      </w:r>
      <w:r w:rsidR="006C2FE9" w:rsidRPr="006C2FE9">
        <w:rPr>
          <w:rFonts w:eastAsia="Batang"/>
        </w:rPr>
        <w:t>,</w:t>
      </w:r>
      <w:r w:rsidRPr="006C2FE9">
        <w:rPr>
          <w:rFonts w:eastAsia="Batang"/>
        </w:rPr>
        <w:t xml:space="preserve"> we don’t see the </w:t>
      </w:r>
      <w:r w:rsidR="00F8143F">
        <w:rPr>
          <w:rFonts w:eastAsia="Batang"/>
        </w:rPr>
        <w:t>need</w:t>
      </w:r>
      <w:r w:rsidR="00674EBB">
        <w:rPr>
          <w:rFonts w:eastAsia="Batang"/>
        </w:rPr>
        <w:t>s</w:t>
      </w:r>
      <w:r w:rsidR="00F8143F" w:rsidRPr="006C2FE9">
        <w:rPr>
          <w:rFonts w:eastAsia="Batang"/>
        </w:rPr>
        <w:t xml:space="preserve"> </w:t>
      </w:r>
      <w:r w:rsidRPr="006C2FE9">
        <w:rPr>
          <w:rFonts w:eastAsia="Batang"/>
        </w:rPr>
        <w:t xml:space="preserve">for </w:t>
      </w:r>
      <w:r w:rsidR="001B1A26">
        <w:rPr>
          <w:rFonts w:eastAsia="Batang"/>
        </w:rPr>
        <w:t xml:space="preserve">spending our valuable time in RAN1 </w:t>
      </w:r>
      <w:r w:rsidR="0057453B">
        <w:rPr>
          <w:rFonts w:eastAsia="Batang"/>
        </w:rPr>
        <w:t xml:space="preserve">on </w:t>
      </w:r>
      <w:r w:rsidRPr="006C2FE9">
        <w:rPr>
          <w:rFonts w:eastAsia="Batang"/>
        </w:rPr>
        <w:t>pre-emption indication mechanism for multi-PDCCH.</w:t>
      </w:r>
    </w:p>
    <w:p w14:paraId="7B2505B8" w14:textId="6A2CCC4C" w:rsidR="0033117A" w:rsidRPr="006C2FE9" w:rsidRDefault="001B1A26" w:rsidP="00FA058C">
      <w:pPr>
        <w:pStyle w:val="Proposal"/>
        <w:rPr>
          <w:rFonts w:eastAsia="Batang"/>
        </w:rPr>
      </w:pPr>
      <w:bookmarkStart w:id="7" w:name="_Toc4748960"/>
      <w:r>
        <w:rPr>
          <w:rFonts w:eastAsia="Batang"/>
        </w:rPr>
        <w:t>P</w:t>
      </w:r>
      <w:r w:rsidR="0033117A">
        <w:rPr>
          <w:rFonts w:eastAsia="Batang"/>
        </w:rPr>
        <w:t xml:space="preserve">re-emption indication </w:t>
      </w:r>
      <w:r w:rsidR="0057453B">
        <w:rPr>
          <w:rFonts w:eastAsia="Batang"/>
        </w:rPr>
        <w:t xml:space="preserve">enhancements for multi-PDCCH </w:t>
      </w:r>
      <w:r w:rsidR="0033117A">
        <w:rPr>
          <w:rFonts w:eastAsia="Batang"/>
        </w:rPr>
        <w:t>have low priority in this WI</w:t>
      </w:r>
      <w:r w:rsidR="0090411A">
        <w:rPr>
          <w:rFonts w:eastAsia="Batang"/>
        </w:rPr>
        <w:t>.</w:t>
      </w:r>
      <w:bookmarkEnd w:id="7"/>
    </w:p>
    <w:p w14:paraId="70D22B5C" w14:textId="506D5303" w:rsidR="00BF2940" w:rsidRPr="00E53196" w:rsidRDefault="00BF2940" w:rsidP="006C2FE9">
      <w:pPr>
        <w:pStyle w:val="Observation"/>
        <w:numPr>
          <w:ilvl w:val="0"/>
          <w:numId w:val="0"/>
        </w:numPr>
        <w:ind w:left="1701"/>
        <w:rPr>
          <w:rFonts w:eastAsia="SimSun"/>
        </w:rPr>
      </w:pPr>
    </w:p>
    <w:p w14:paraId="7E97F0E7" w14:textId="071D5119" w:rsidR="00FB6651" w:rsidRDefault="00823CAD" w:rsidP="00FB6651">
      <w:pPr>
        <w:pStyle w:val="Heading4"/>
      </w:pPr>
      <w:r>
        <w:t xml:space="preserve">Rate matching around </w:t>
      </w:r>
      <w:r w:rsidR="00FB6651">
        <w:t>DMRS</w:t>
      </w:r>
    </w:p>
    <w:p w14:paraId="737D3311" w14:textId="53A65F97" w:rsidR="009A1D8F" w:rsidRDefault="00BC1E1E" w:rsidP="00BC1E1E">
      <w:r>
        <w:t xml:space="preserve">For DMRS, </w:t>
      </w:r>
      <w:r w:rsidR="00AF4287">
        <w:t>different TCI states (i.e.</w:t>
      </w:r>
      <w:r w:rsidR="0090411A">
        <w:t>,</w:t>
      </w:r>
      <w:r w:rsidR="00AF4287">
        <w:t xml:space="preserve"> TRPs) use different CDM groups. Hence, it is reasonable to also </w:t>
      </w:r>
      <w:r w:rsidR="00CE467F">
        <w:t xml:space="preserve">add the condition that PDSCH from one TRP is not </w:t>
      </w:r>
      <w:r w:rsidR="00ED2A61">
        <w:t xml:space="preserve">overlapping with DMRS from another TRP. </w:t>
      </w:r>
      <w:r w:rsidR="009A1D8F">
        <w:t xml:space="preserve">Whether to map PDSCH to RE not used for DMRS is controlled by </w:t>
      </w:r>
      <w:r w:rsidR="00C1641E">
        <w:t xml:space="preserve">selecting the corresponding row in </w:t>
      </w:r>
      <w:r w:rsidR="009A1D8F">
        <w:t xml:space="preserve">the antenna port indication table. </w:t>
      </w:r>
    </w:p>
    <w:p w14:paraId="6E185CF1" w14:textId="63CCCE96" w:rsidR="00B63870" w:rsidRDefault="00ED2A61" w:rsidP="00BC1E1E">
      <w:r>
        <w:t>Hence</w:t>
      </w:r>
      <w:r w:rsidR="00F454E0">
        <w:t>, we propose</w:t>
      </w:r>
      <w:r w:rsidR="00BA28FB">
        <w:t>:</w:t>
      </w:r>
    </w:p>
    <w:p w14:paraId="37FF2535" w14:textId="5E7CE37C" w:rsidR="00ED2A61" w:rsidRDefault="002F18B7" w:rsidP="00E23823">
      <w:pPr>
        <w:pStyle w:val="Proposal"/>
      </w:pPr>
      <w:bookmarkStart w:id="8" w:name="_Toc4495548"/>
      <w:bookmarkStart w:id="9" w:name="_Toc4748961"/>
      <w:r>
        <w:t xml:space="preserve">A UE receiving </w:t>
      </w:r>
      <w:r w:rsidR="00F454E0">
        <w:t xml:space="preserve">downlink </w:t>
      </w:r>
      <w:r>
        <w:t>NC-JT scheduling</w:t>
      </w:r>
      <w:r w:rsidR="00F454E0">
        <w:t xml:space="preserve"> assignments</w:t>
      </w:r>
      <w:r w:rsidR="009B7342">
        <w:t xml:space="preserve"> </w:t>
      </w:r>
      <w:r w:rsidR="002A6ABA">
        <w:t>of two PDSCH</w:t>
      </w:r>
      <w:r w:rsidR="00F454E0">
        <w:t>s</w:t>
      </w:r>
      <w:r w:rsidR="002A6ABA">
        <w:t xml:space="preserve"> </w:t>
      </w:r>
      <w:r>
        <w:t xml:space="preserve">can ignore </w:t>
      </w:r>
      <w:r w:rsidR="00F454E0">
        <w:t xml:space="preserve">any </w:t>
      </w:r>
      <w:r>
        <w:t xml:space="preserve">scheduling where </w:t>
      </w:r>
      <w:r w:rsidR="00E23823">
        <w:t>a</w:t>
      </w:r>
      <w:r w:rsidR="00F454E0">
        <w:t xml:space="preserve"> </w:t>
      </w:r>
      <w:r w:rsidR="0065611F">
        <w:t xml:space="preserve">scheduled </w:t>
      </w:r>
      <w:r w:rsidR="003E6745">
        <w:t xml:space="preserve">PDSCH </w:t>
      </w:r>
      <w:r w:rsidR="002A6ABA">
        <w:t>is mapped to RE</w:t>
      </w:r>
      <w:r w:rsidR="00E23823">
        <w:t>s</w:t>
      </w:r>
      <w:r w:rsidR="002A6ABA">
        <w:t xml:space="preserve"> used </w:t>
      </w:r>
      <w:r w:rsidR="00F454E0">
        <w:t>for</w:t>
      </w:r>
      <w:r w:rsidR="002A6ABA">
        <w:t xml:space="preserve"> DM</w:t>
      </w:r>
      <w:r w:rsidR="00F454E0">
        <w:t>R</w:t>
      </w:r>
      <w:r w:rsidR="002A6ABA">
        <w:t xml:space="preserve">S </w:t>
      </w:r>
      <w:r w:rsidR="00F454E0">
        <w:t>of</w:t>
      </w:r>
      <w:r w:rsidR="002A6ABA">
        <w:t xml:space="preserve"> </w:t>
      </w:r>
      <w:r w:rsidR="00C37ABF">
        <w:t>the other</w:t>
      </w:r>
      <w:r w:rsidR="002A6ABA">
        <w:t xml:space="preserve"> </w:t>
      </w:r>
      <w:r w:rsidR="0065611F">
        <w:t xml:space="preserve">scheduled </w:t>
      </w:r>
      <w:r w:rsidR="002A6ABA">
        <w:t>PDSCH</w:t>
      </w:r>
      <w:r w:rsidR="0065611F">
        <w:t xml:space="preserve"> to the same UE</w:t>
      </w:r>
      <w:bookmarkEnd w:id="8"/>
      <w:bookmarkEnd w:id="9"/>
    </w:p>
    <w:p w14:paraId="1B374661" w14:textId="58377933" w:rsidR="00EF0BD3" w:rsidRDefault="00823CAD" w:rsidP="00FB6651">
      <w:pPr>
        <w:pStyle w:val="Heading4"/>
      </w:pPr>
      <w:r>
        <w:t xml:space="preserve">Rate matching around </w:t>
      </w:r>
      <w:r w:rsidR="00FB6651">
        <w:t>LTE CRS</w:t>
      </w:r>
    </w:p>
    <w:p w14:paraId="1357FFFB" w14:textId="72171545" w:rsidR="00C02026" w:rsidRDefault="007B3964" w:rsidP="00463D3C">
      <w:bookmarkStart w:id="10" w:name="_Toc4495549"/>
      <w:r w:rsidRPr="007B3964">
        <w:t>F</w:t>
      </w:r>
      <w:r>
        <w:t>or</w:t>
      </w:r>
      <w:r w:rsidR="0032276F">
        <w:t xml:space="preserve"> rate matching around LTE CRS, </w:t>
      </w:r>
      <w:r w:rsidR="00352223">
        <w:t xml:space="preserve">there is a </w:t>
      </w:r>
      <w:r w:rsidR="00445B42">
        <w:t>related agreement that NC-JT also operate</w:t>
      </w:r>
      <w:r w:rsidR="00334F12">
        <w:t>s</w:t>
      </w:r>
      <w:r w:rsidR="00445B42">
        <w:t xml:space="preserve"> across different cells. </w:t>
      </w:r>
      <w:r w:rsidR="00352223">
        <w:t xml:space="preserve">Hence, </w:t>
      </w:r>
      <w:r w:rsidR="00411E91">
        <w:t xml:space="preserve">the likely deployment scenario is that </w:t>
      </w:r>
      <w:r w:rsidR="00855DEA">
        <w:t xml:space="preserve">NR-LTE spectrum sharing is used </w:t>
      </w:r>
      <w:r w:rsidR="00411E91">
        <w:t xml:space="preserve">in all the cells in the </w:t>
      </w:r>
      <w:r w:rsidR="00A02AE3">
        <w:t>network and</w:t>
      </w:r>
      <w:r w:rsidR="00411E91">
        <w:t xml:space="preserve"> the</w:t>
      </w:r>
      <w:r w:rsidR="00C02026">
        <w:t>refore, rate matching must be performed around different and thus multiple CRS patterns.</w:t>
      </w:r>
      <w:r w:rsidR="006905A9">
        <w:t xml:space="preserve"> This pattern is configured outside PDSCH-Config, namely in </w:t>
      </w:r>
      <w:r w:rsidR="006905A9" w:rsidRPr="006905A9">
        <w:rPr>
          <w:i/>
        </w:rPr>
        <w:t>ServingCellConfig,</w:t>
      </w:r>
      <w:r w:rsidR="006905A9">
        <w:t xml:space="preserve"> which then can be readily extended</w:t>
      </w:r>
      <w:r w:rsidR="0029082A">
        <w:t xml:space="preserve"> to multiple such patterns</w:t>
      </w:r>
      <w:r w:rsidR="006905A9">
        <w:t>.</w:t>
      </w:r>
      <w:bookmarkEnd w:id="10"/>
      <w:r w:rsidR="006905A9">
        <w:t xml:space="preserve"> </w:t>
      </w:r>
    </w:p>
    <w:p w14:paraId="7E456D1F" w14:textId="52CF310A" w:rsidR="00707313" w:rsidRPr="00A23664" w:rsidRDefault="009320DB" w:rsidP="00A23664">
      <w:pPr>
        <w:pStyle w:val="Proposal"/>
      </w:pPr>
      <w:bookmarkStart w:id="11" w:name="_Toc4495550"/>
      <w:bookmarkStart w:id="12" w:name="_Toc4748962"/>
      <w:r w:rsidRPr="009320DB">
        <w:t>T</w:t>
      </w:r>
      <w:r w:rsidR="00C02026" w:rsidRPr="009320DB">
        <w:t xml:space="preserve">he </w:t>
      </w:r>
      <w:r w:rsidR="00A31275" w:rsidRPr="009320DB">
        <w:rPr>
          <w:i/>
        </w:rPr>
        <w:t>lte-CRS-ToMatchAround</w:t>
      </w:r>
      <w:r w:rsidR="00A31275" w:rsidRPr="009320DB">
        <w:t xml:space="preserve"> </w:t>
      </w:r>
      <w:r>
        <w:t xml:space="preserve">rate matching </w:t>
      </w:r>
      <w:r w:rsidR="00A31275" w:rsidRPr="009320DB">
        <w:t xml:space="preserve">functionality </w:t>
      </w:r>
      <w:r w:rsidRPr="009320DB">
        <w:t xml:space="preserve">is extended </w:t>
      </w:r>
      <w:r w:rsidR="00A31275" w:rsidRPr="009320DB">
        <w:t>to allow a UE to be configured with multiple such CRS patterns</w:t>
      </w:r>
      <w:r w:rsidRPr="009320DB">
        <w:t xml:space="preserve"> </w:t>
      </w:r>
      <w:r w:rsidR="00A23664">
        <w:t>and is</w:t>
      </w:r>
      <w:r w:rsidR="00A04618" w:rsidRPr="00A23664">
        <w:t xml:space="preserve"> instantiated in </w:t>
      </w:r>
      <w:r w:rsidR="00A04618" w:rsidRPr="00A23664">
        <w:rPr>
          <w:i/>
        </w:rPr>
        <w:t>ServingCellConfig</w:t>
      </w:r>
      <w:r w:rsidR="00A04618" w:rsidRPr="00A23664">
        <w:t xml:space="preserve"> (which is easily extensible)</w:t>
      </w:r>
      <w:r w:rsidR="00830C15">
        <w:t>.</w:t>
      </w:r>
      <w:bookmarkEnd w:id="11"/>
      <w:r w:rsidR="000C60B8">
        <w:t xml:space="preserve"> Whether they apply to </w:t>
      </w:r>
      <w:r w:rsidR="00E0210F">
        <w:t xml:space="preserve">all PDSCHs or </w:t>
      </w:r>
      <w:r w:rsidR="00840091">
        <w:t>per PDSCH is FFS.</w:t>
      </w:r>
      <w:bookmarkEnd w:id="12"/>
    </w:p>
    <w:p w14:paraId="73DB55AD" w14:textId="4072C116" w:rsidR="00EF0BD3" w:rsidRDefault="00EF0BD3" w:rsidP="00EF0BD3"/>
    <w:p w14:paraId="5C170A8E" w14:textId="302F5225" w:rsidR="00EF0BD3" w:rsidRDefault="00823CAD" w:rsidP="00EF0BD3">
      <w:pPr>
        <w:pStyle w:val="Heading3"/>
      </w:pPr>
      <w:r>
        <w:t>Issues r</w:t>
      </w:r>
      <w:r w:rsidR="00EF0BD3">
        <w:t>elated to UL TRP differentiation</w:t>
      </w:r>
    </w:p>
    <w:p w14:paraId="121E9367" w14:textId="2F570808" w:rsidR="00B20B01" w:rsidRDefault="00703493" w:rsidP="00362E37">
      <w:r>
        <w:t xml:space="preserve">With regard to UL TRP differentiation, the following proposal was discussed in the </w:t>
      </w:r>
      <w:r w:rsidR="001238F9">
        <w:t>offline discussions in RAN1#96 with two alternatives as listed below:</w:t>
      </w:r>
    </w:p>
    <w:p w14:paraId="22A39E25" w14:textId="77777777" w:rsidR="005A501D" w:rsidRPr="00FA058C" w:rsidRDefault="005A501D" w:rsidP="005A501D">
      <w:pPr>
        <w:pStyle w:val="ListParagraph"/>
        <w:numPr>
          <w:ilvl w:val="0"/>
          <w:numId w:val="33"/>
        </w:numPr>
        <w:tabs>
          <w:tab w:val="left" w:pos="720"/>
          <w:tab w:val="left" w:pos="2160"/>
        </w:tabs>
        <w:overflowPunct w:val="0"/>
        <w:autoSpaceDE w:val="0"/>
        <w:autoSpaceDN w:val="0"/>
        <w:adjustRightInd w:val="0"/>
        <w:spacing w:after="120"/>
        <w:jc w:val="both"/>
        <w:textAlignment w:val="baseline"/>
        <w:rPr>
          <w:rFonts w:ascii="Times New Roman" w:hAnsi="Times New Roman"/>
          <w:i/>
        </w:rPr>
      </w:pPr>
      <w:r w:rsidRPr="00FA058C">
        <w:rPr>
          <w:rFonts w:ascii="Times New Roman" w:hAnsi="Times New Roman"/>
          <w:i/>
        </w:rPr>
        <w:t xml:space="preserve">For TRP differentiation mechanism of ACK/NACK PUCCH resource(s) for HARQ-ACK reporting, ordering and payload determination for a targeted TRP, and studying following alternatives: </w:t>
      </w:r>
    </w:p>
    <w:p w14:paraId="79F6B10D" w14:textId="77777777" w:rsidR="005A501D" w:rsidRPr="00FA058C" w:rsidRDefault="005A501D" w:rsidP="005A501D">
      <w:pPr>
        <w:pStyle w:val="ListParagraph"/>
        <w:numPr>
          <w:ilvl w:val="1"/>
          <w:numId w:val="34"/>
        </w:numPr>
        <w:tabs>
          <w:tab w:val="left" w:pos="720"/>
          <w:tab w:val="left" w:pos="2160"/>
        </w:tabs>
        <w:overflowPunct w:val="0"/>
        <w:autoSpaceDE w:val="0"/>
        <w:autoSpaceDN w:val="0"/>
        <w:adjustRightInd w:val="0"/>
        <w:spacing w:after="120"/>
        <w:jc w:val="both"/>
        <w:textAlignment w:val="baseline"/>
        <w:rPr>
          <w:rFonts w:ascii="Times New Roman" w:hAnsi="Times New Roman"/>
          <w:i/>
        </w:rPr>
      </w:pPr>
      <w:r w:rsidRPr="00FA058C">
        <w:rPr>
          <w:rFonts w:ascii="Times New Roman" w:hAnsi="Times New Roman"/>
          <w:i/>
        </w:rPr>
        <w:t xml:space="preserve">Alt 1: Each PUCCH resource is linked with a configuration information for PDCCH </w:t>
      </w:r>
    </w:p>
    <w:p w14:paraId="07F34819" w14:textId="62E82E9D" w:rsidR="005A501D" w:rsidRPr="00FA058C" w:rsidRDefault="005A501D" w:rsidP="005A501D">
      <w:pPr>
        <w:pStyle w:val="ListParagraph"/>
        <w:numPr>
          <w:ilvl w:val="1"/>
          <w:numId w:val="34"/>
        </w:numPr>
        <w:tabs>
          <w:tab w:val="left" w:pos="720"/>
          <w:tab w:val="left" w:pos="2160"/>
        </w:tabs>
        <w:overflowPunct w:val="0"/>
        <w:autoSpaceDE w:val="0"/>
        <w:autoSpaceDN w:val="0"/>
        <w:adjustRightInd w:val="0"/>
        <w:spacing w:after="0"/>
        <w:jc w:val="both"/>
        <w:textAlignment w:val="baseline"/>
        <w:rPr>
          <w:rFonts w:asciiTheme="minorHAnsi" w:hAnsiTheme="minorHAnsi" w:cstheme="minorBidi"/>
          <w:i/>
          <w:lang w:val="en-US"/>
        </w:rPr>
      </w:pPr>
      <w:r w:rsidRPr="00FA058C">
        <w:rPr>
          <w:i/>
        </w:rPr>
        <w:t>Alt 2: Each PUCCH resource is linked with a DL DCI information scheduling PDSCH</w:t>
      </w:r>
    </w:p>
    <w:p w14:paraId="0493056E" w14:textId="77777777" w:rsidR="005A501D" w:rsidRDefault="005A501D" w:rsidP="00362E37"/>
    <w:p w14:paraId="7E6A9325" w14:textId="3A813E98" w:rsidR="00DD4C08" w:rsidRDefault="00B67353" w:rsidP="00362E37">
      <w:r>
        <w:t>Furthermore, in RAN1#96, the following agreement was made:</w:t>
      </w:r>
    </w:p>
    <w:p w14:paraId="478D8FB9" w14:textId="77777777" w:rsidR="00B67353" w:rsidRPr="00462324" w:rsidRDefault="00B67353" w:rsidP="00462324">
      <w:pPr>
        <w:ind w:left="567"/>
        <w:rPr>
          <w:b/>
          <w:i/>
          <w:highlight w:val="green"/>
          <w:lang w:eastAsia="x-none"/>
        </w:rPr>
      </w:pPr>
      <w:r w:rsidRPr="00462324">
        <w:rPr>
          <w:b/>
          <w:i/>
          <w:highlight w:val="green"/>
          <w:lang w:eastAsia="x-none"/>
        </w:rPr>
        <w:t>Agreement</w:t>
      </w:r>
    </w:p>
    <w:p w14:paraId="1CCF7B1C" w14:textId="77777777" w:rsidR="00B67353" w:rsidRPr="00462324" w:rsidRDefault="00B67353" w:rsidP="00FA058C">
      <w:pPr>
        <w:spacing w:after="0"/>
        <w:ind w:left="567"/>
        <w:rPr>
          <w:rFonts w:eastAsia="SimSun"/>
          <w:i/>
          <w:szCs w:val="22"/>
          <w:lang w:val="en-US"/>
        </w:rPr>
      </w:pPr>
      <w:r w:rsidRPr="00462324">
        <w:rPr>
          <w:rFonts w:eastAsia="SimSun"/>
          <w:i/>
          <w:szCs w:val="22"/>
          <w:lang w:val="en-US"/>
        </w:rPr>
        <w:t>To support multiple-PDCCH based multi-TRP/panel transmission with intra-cell (same cell ID) and inter-cell (different Cell IDs), following RRC configuration can be used to link multiple PDCCH/PDSCH pairs with multiple TRPs</w:t>
      </w:r>
    </w:p>
    <w:p w14:paraId="5EB29EE9" w14:textId="77777777" w:rsidR="00B67353" w:rsidRPr="00462324" w:rsidRDefault="00B67353" w:rsidP="00E44FA2">
      <w:pPr>
        <w:numPr>
          <w:ilvl w:val="0"/>
          <w:numId w:val="35"/>
        </w:numPr>
        <w:overflowPunct/>
        <w:autoSpaceDE/>
        <w:autoSpaceDN/>
        <w:adjustRightInd/>
        <w:spacing w:after="0"/>
        <w:ind w:left="1341"/>
        <w:contextualSpacing/>
        <w:textAlignment w:val="auto"/>
        <w:rPr>
          <w:rFonts w:eastAsia="SimSun"/>
          <w:i/>
          <w:szCs w:val="22"/>
          <w:lang w:val="en-US"/>
        </w:rPr>
      </w:pPr>
      <w:r w:rsidRPr="00462324">
        <w:rPr>
          <w:rFonts w:eastAsia="SimSun"/>
          <w:i/>
          <w:szCs w:val="22"/>
          <w:lang w:val="en-US"/>
        </w:rPr>
        <w:t xml:space="preserve">one CORESET in a “PDCCH-config” corresponds to one TRP </w:t>
      </w:r>
    </w:p>
    <w:p w14:paraId="05874443" w14:textId="77777777" w:rsidR="00B67353" w:rsidRPr="00462324" w:rsidRDefault="00B67353" w:rsidP="00E44FA2">
      <w:pPr>
        <w:numPr>
          <w:ilvl w:val="1"/>
          <w:numId w:val="35"/>
        </w:numPr>
        <w:overflowPunct/>
        <w:autoSpaceDE/>
        <w:autoSpaceDN/>
        <w:adjustRightInd/>
        <w:spacing w:after="0"/>
        <w:ind w:left="2061"/>
        <w:contextualSpacing/>
        <w:textAlignment w:val="auto"/>
        <w:rPr>
          <w:rFonts w:eastAsia="SimSun"/>
          <w:i/>
          <w:szCs w:val="22"/>
          <w:lang w:val="en-US"/>
        </w:rPr>
      </w:pPr>
      <w:r w:rsidRPr="00462324">
        <w:rPr>
          <w:rFonts w:eastAsia="SimSun"/>
          <w:i/>
          <w:szCs w:val="22"/>
          <w:lang w:val="en-US"/>
        </w:rPr>
        <w:t>FFS whether to increase the number of CORESETs per “PDCCH-config” more than 3</w:t>
      </w:r>
    </w:p>
    <w:p w14:paraId="31527C3B" w14:textId="77777777" w:rsidR="00B67353" w:rsidRPr="00462324" w:rsidRDefault="00B67353" w:rsidP="00FA058C">
      <w:pPr>
        <w:spacing w:after="0"/>
        <w:ind w:left="567"/>
        <w:rPr>
          <w:i/>
          <w:sz w:val="18"/>
          <w:lang w:eastAsia="x-none"/>
        </w:rPr>
      </w:pPr>
      <w:r w:rsidRPr="00462324">
        <w:rPr>
          <w:rFonts w:eastAsia="Malgun Gothic"/>
          <w:i/>
          <w:szCs w:val="22"/>
          <w:lang w:val="en-US" w:eastAsia="ko-KR"/>
        </w:rPr>
        <w:t>FFS: UE monitoring/decoding behavior for multiple PDCCHs.</w:t>
      </w:r>
    </w:p>
    <w:p w14:paraId="4474BE9F" w14:textId="599BED19" w:rsidR="00B67353" w:rsidRDefault="00B67353" w:rsidP="00FA058C">
      <w:pPr>
        <w:spacing w:after="0"/>
        <w:ind w:left="567"/>
        <w:rPr>
          <w:i/>
          <w:lang w:eastAsia="x-none"/>
        </w:rPr>
      </w:pPr>
      <w:r w:rsidRPr="00462324">
        <w:rPr>
          <w:i/>
          <w:lang w:eastAsia="x-none"/>
        </w:rPr>
        <w:t>Include in LS to RAN2</w:t>
      </w:r>
    </w:p>
    <w:p w14:paraId="4DE3BF42" w14:textId="77777777" w:rsidR="00DD4C08" w:rsidRDefault="00DD4C08" w:rsidP="00E44FA2">
      <w:pPr>
        <w:ind w:left="567"/>
        <w:rPr>
          <w:lang w:eastAsia="x-none"/>
        </w:rPr>
      </w:pPr>
    </w:p>
    <w:p w14:paraId="4ADBD9D2" w14:textId="0CB94C34" w:rsidR="004F5D30" w:rsidRDefault="00DD4C08" w:rsidP="004F5D30">
      <w:pPr>
        <w:rPr>
          <w:rFonts w:cs="Arial"/>
        </w:rPr>
      </w:pPr>
      <w:r w:rsidRPr="00416ACE">
        <w:rPr>
          <w:rFonts w:cs="Arial"/>
        </w:rPr>
        <w:t xml:space="preserve">In </w:t>
      </w:r>
      <w:r>
        <w:rPr>
          <w:rFonts w:cs="Arial"/>
        </w:rPr>
        <w:fldChar w:fldCharType="begin"/>
      </w:r>
      <w:r>
        <w:rPr>
          <w:rFonts w:cs="Arial"/>
        </w:rPr>
        <w:instrText xml:space="preserve"> REF _Ref4674664 \r \h </w:instrText>
      </w:r>
      <w:r>
        <w:rPr>
          <w:rFonts w:cs="Arial"/>
        </w:rPr>
      </w:r>
      <w:r>
        <w:rPr>
          <w:rFonts w:cs="Arial"/>
        </w:rPr>
        <w:fldChar w:fldCharType="separate"/>
      </w:r>
      <w:r>
        <w:rPr>
          <w:rFonts w:cs="Arial"/>
        </w:rPr>
        <w:t>[4]</w:t>
      </w:r>
      <w:r>
        <w:rPr>
          <w:rFonts w:cs="Arial"/>
        </w:rPr>
        <w:fldChar w:fldCharType="end"/>
      </w:r>
      <w:r w:rsidRPr="00416ACE">
        <w:rPr>
          <w:rFonts w:cs="Arial"/>
        </w:rPr>
        <w:t xml:space="preserve">, </w:t>
      </w:r>
      <w:r>
        <w:rPr>
          <w:rFonts w:cs="Arial"/>
        </w:rPr>
        <w:t>a solution is proposed which involves</w:t>
      </w:r>
      <w:r w:rsidRPr="00416ACE">
        <w:rPr>
          <w:rFonts w:cs="Arial"/>
        </w:rPr>
        <w:t xml:space="preserve"> introduc</w:t>
      </w:r>
      <w:r>
        <w:rPr>
          <w:rFonts w:cs="Arial"/>
        </w:rPr>
        <w:t>ing</w:t>
      </w:r>
      <w:r w:rsidRPr="00416ACE">
        <w:rPr>
          <w:rFonts w:cs="Arial"/>
        </w:rPr>
        <w:t xml:space="preserve"> different PUCCH resource groups within each PUCCH resource set, where different groups correspond to PUCCH resources that can be used for transmission to different TRPs.</w:t>
      </w:r>
      <w:r w:rsidR="00B8665F">
        <w:rPr>
          <w:rFonts w:cs="Arial"/>
        </w:rPr>
        <w:t xml:space="preserve">  </w:t>
      </w:r>
      <w:r w:rsidR="004F5D30">
        <w:rPr>
          <w:rFonts w:cs="Arial"/>
        </w:rPr>
        <w:t xml:space="preserve">A major drawback with </w:t>
      </w:r>
      <w:r w:rsidR="00B8665F">
        <w:rPr>
          <w:rFonts w:cs="Arial"/>
        </w:rPr>
        <w:t>this</w:t>
      </w:r>
      <w:r w:rsidR="004F5D30">
        <w:rPr>
          <w:rFonts w:cs="Arial"/>
        </w:rPr>
        <w:t xml:space="preserve"> scheme is that the RRC configured PUCCH resources with semi-static association </w:t>
      </w:r>
      <w:r w:rsidR="004F5D30">
        <w:rPr>
          <w:rFonts w:cs="Arial"/>
        </w:rPr>
        <w:lastRenderedPageBreak/>
        <w:t xml:space="preserve">to different TRPs (via </w:t>
      </w:r>
      <w:r w:rsidR="00B8665F">
        <w:rPr>
          <w:rFonts w:cs="Arial"/>
        </w:rPr>
        <w:t>introducing</w:t>
      </w:r>
      <w:r w:rsidR="004F5D30">
        <w:rPr>
          <w:rFonts w:cs="Arial"/>
        </w:rPr>
        <w:t xml:space="preserve"> multiple explicit PUCCH resource groups) may potentially result in inefficient utilization of PUCCH resources.  Unlike in NR Rel-15 where unused PUCCH resources may be scheduled for PUSCH, with independent scheduling the reserved PUCCH resources for one TRP cannot be shared with PUSCH scheduled from the other TRP.  </w:t>
      </w:r>
    </w:p>
    <w:p w14:paraId="6F401C69" w14:textId="5A299E85" w:rsidR="004F5D30" w:rsidRDefault="004F5D30" w:rsidP="004F5D30">
      <w:pPr>
        <w:rPr>
          <w:rFonts w:cs="Arial"/>
        </w:rPr>
      </w:pPr>
      <w:r>
        <w:rPr>
          <w:rFonts w:cs="Arial"/>
        </w:rPr>
        <w:t xml:space="preserve">An example is shown in </w:t>
      </w:r>
      <w:r w:rsidRPr="003D2FB3">
        <w:rPr>
          <w:rFonts w:cs="Arial"/>
        </w:rPr>
        <w:fldChar w:fldCharType="begin"/>
      </w:r>
      <w:r w:rsidRPr="003D2FB3">
        <w:rPr>
          <w:rFonts w:cs="Arial"/>
        </w:rPr>
        <w:instrText xml:space="preserve"> REF _Ref991498 \h </w:instrText>
      </w:r>
      <w:r w:rsidRPr="007D3E7E">
        <w:rPr>
          <w:rFonts w:cs="Arial"/>
        </w:rPr>
        <w:instrText xml:space="preserve"> \* MERGEFORMAT </w:instrText>
      </w:r>
      <w:r w:rsidRPr="003D2FB3">
        <w:rPr>
          <w:rFonts w:cs="Arial"/>
        </w:rPr>
      </w:r>
      <w:r w:rsidRPr="003D2FB3">
        <w:rPr>
          <w:rFonts w:cs="Arial"/>
        </w:rPr>
        <w:fldChar w:fldCharType="separate"/>
      </w:r>
      <w:r w:rsidRPr="007D53AD">
        <w:t xml:space="preserve">Figure </w:t>
      </w:r>
      <w:r w:rsidRPr="007D53AD">
        <w:rPr>
          <w:noProof/>
        </w:rPr>
        <w:t>1</w:t>
      </w:r>
      <w:r w:rsidRPr="003D2FB3">
        <w:rPr>
          <w:rFonts w:cs="Arial"/>
        </w:rPr>
        <w:fldChar w:fldCharType="end"/>
      </w:r>
      <w:r>
        <w:rPr>
          <w:rFonts w:cs="Arial"/>
        </w:rPr>
        <w:t xml:space="preserve"> where two PUCCH resource groups are RRC configured to the UE(s) wherein the first PUCCH resource group corresponds to TRP A and the second PUCCH resource group corresponds to TRP B.  In the left-hand side of figure, when the load in the two TRPs is low and even, this static partitioning of PUCCH resources may work okay. However, when one of the TRPs is heavily loaded than the other one (as shown in the right-hand side of the figure), the heavily loaded TRP likely requires more PUCCH resources.  In this case, the PUCCH resource group associated with TRP B is not properly utilized.  Furthermore, depending on the number of UEs associated with TRP A, PUCCH may become a bottleneck due to no enough PUCCH resources available for a large number of UEs associated with TRP A. Hence, as the load changes, the PUCCH resource groups may need to be RRC reconfigured to the UEs in the TRPs.</w:t>
      </w:r>
    </w:p>
    <w:p w14:paraId="098EE128" w14:textId="77777777" w:rsidR="004F5D30" w:rsidRDefault="004F5D30" w:rsidP="004F5D30"/>
    <w:p w14:paraId="49607C7E" w14:textId="21120A0A" w:rsidR="004F5D30" w:rsidRDefault="004F5D30" w:rsidP="004F5D30">
      <w:pPr>
        <w:pStyle w:val="Observation"/>
      </w:pPr>
      <w:r>
        <w:t>When the load and traffic patterns in the network changes, RRC configuration of explicit PUCCH resource groups with semi-static association to different TRPs may result in inefficient utilization of PUCCH resources or more frequent RRC reconfiguration of PUCCH resources.</w:t>
      </w:r>
    </w:p>
    <w:p w14:paraId="1594DA1F" w14:textId="77777777" w:rsidR="004F5D30" w:rsidRDefault="004F5D30" w:rsidP="004F5D30">
      <w:pPr>
        <w:rPr>
          <w:rFonts w:cs="Arial"/>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5"/>
        <w:gridCol w:w="4675"/>
      </w:tblGrid>
      <w:tr w:rsidR="004F5D30" w14:paraId="0F102BC1" w14:textId="77777777" w:rsidTr="003040E0">
        <w:tc>
          <w:tcPr>
            <w:tcW w:w="4675" w:type="dxa"/>
            <w:tcMar>
              <w:left w:w="0" w:type="dxa"/>
              <w:right w:w="0" w:type="dxa"/>
            </w:tcMar>
          </w:tcPr>
          <w:p w14:paraId="0A80A3C4" w14:textId="77777777" w:rsidR="004F5D30" w:rsidRDefault="004F5D30" w:rsidP="003040E0">
            <w:pPr>
              <w:rPr>
                <w:rFonts w:cs="Arial"/>
              </w:rPr>
            </w:pPr>
            <w:r>
              <w:rPr>
                <w:noProof/>
              </w:rPr>
              <w:drawing>
                <wp:inline distT="0" distB="0" distL="0" distR="0" wp14:anchorId="37A7B2B2" wp14:editId="377F3380">
                  <wp:extent cx="2971800" cy="158527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71800" cy="1585277"/>
                          </a:xfrm>
                          <a:prstGeom prst="rect">
                            <a:avLst/>
                          </a:prstGeom>
                        </pic:spPr>
                      </pic:pic>
                    </a:graphicData>
                  </a:graphic>
                </wp:inline>
              </w:drawing>
            </w:r>
          </w:p>
        </w:tc>
        <w:tc>
          <w:tcPr>
            <w:tcW w:w="4675" w:type="dxa"/>
            <w:tcMar>
              <w:left w:w="0" w:type="dxa"/>
              <w:right w:w="0" w:type="dxa"/>
            </w:tcMar>
          </w:tcPr>
          <w:p w14:paraId="04175B24" w14:textId="77777777" w:rsidR="004F5D30" w:rsidRDefault="004F5D30" w:rsidP="003040E0">
            <w:pPr>
              <w:rPr>
                <w:rFonts w:cs="Arial"/>
              </w:rPr>
            </w:pPr>
            <w:r>
              <w:rPr>
                <w:noProof/>
              </w:rPr>
              <w:drawing>
                <wp:inline distT="0" distB="0" distL="0" distR="0" wp14:anchorId="25E7915D" wp14:editId="3FC06AC9">
                  <wp:extent cx="2971800" cy="164085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71800" cy="1640855"/>
                          </a:xfrm>
                          <a:prstGeom prst="rect">
                            <a:avLst/>
                          </a:prstGeom>
                        </pic:spPr>
                      </pic:pic>
                    </a:graphicData>
                  </a:graphic>
                </wp:inline>
              </w:drawing>
            </w:r>
          </w:p>
        </w:tc>
      </w:tr>
      <w:tr w:rsidR="004F5D30" w14:paraId="7F109B3D" w14:textId="77777777" w:rsidTr="003040E0">
        <w:tc>
          <w:tcPr>
            <w:tcW w:w="9350" w:type="dxa"/>
            <w:gridSpan w:val="2"/>
          </w:tcPr>
          <w:p w14:paraId="7A6B3D03" w14:textId="643803BF" w:rsidR="004F5D30" w:rsidRPr="007D3E7E" w:rsidRDefault="004F5D30" w:rsidP="003040E0">
            <w:pPr>
              <w:keepNext/>
              <w:jc w:val="center"/>
              <w:rPr>
                <w:rFonts w:cs="Arial"/>
                <w:b/>
              </w:rPr>
            </w:pPr>
            <w:bookmarkStart w:id="13" w:name="_Ref991498"/>
            <w:r w:rsidRPr="007D3E7E">
              <w:rPr>
                <w:b/>
              </w:rPr>
              <w:t xml:space="preserve">Figure </w:t>
            </w:r>
            <w:r w:rsidRPr="007D3E7E">
              <w:rPr>
                <w:b/>
              </w:rPr>
              <w:fldChar w:fldCharType="begin"/>
            </w:r>
            <w:r w:rsidRPr="007D3E7E">
              <w:rPr>
                <w:b/>
              </w:rPr>
              <w:instrText xml:space="preserve"> SEQ Figure \* ARABIC </w:instrText>
            </w:r>
            <w:r w:rsidRPr="007D3E7E">
              <w:rPr>
                <w:b/>
              </w:rPr>
              <w:fldChar w:fldCharType="separate"/>
            </w:r>
            <w:r w:rsidR="000733DE">
              <w:rPr>
                <w:b/>
                <w:noProof/>
              </w:rPr>
              <w:t>2</w:t>
            </w:r>
            <w:r w:rsidRPr="007D3E7E">
              <w:rPr>
                <w:b/>
              </w:rPr>
              <w:fldChar w:fldCharType="end"/>
            </w:r>
            <w:bookmarkEnd w:id="13"/>
            <w:r>
              <w:rPr>
                <w:b/>
              </w:rPr>
              <w:t>.  An example depicting the drawbacks of introducing RRC configured PUCCH resource groups corresponding to different TRPs</w:t>
            </w:r>
            <w:r w:rsidR="008C0F0A">
              <w:rPr>
                <w:b/>
              </w:rPr>
              <w:t xml:space="preserve"> for </w:t>
            </w:r>
            <w:r w:rsidR="00F049E6">
              <w:rPr>
                <w:b/>
              </w:rPr>
              <w:t>symmetric load distribution (left) and asymmetric load (right</w:t>
            </w:r>
            <w:r w:rsidR="009C1112">
              <w:rPr>
                <w:b/>
              </w:rPr>
              <w:t>).</w:t>
            </w:r>
          </w:p>
        </w:tc>
      </w:tr>
    </w:tbl>
    <w:p w14:paraId="3B207CCE" w14:textId="77777777" w:rsidR="004F5D30" w:rsidRDefault="004F5D30" w:rsidP="004F5D30">
      <w:pPr>
        <w:rPr>
          <w:rFonts w:cs="Arial"/>
        </w:rPr>
      </w:pPr>
    </w:p>
    <w:p w14:paraId="6860B83C" w14:textId="13A082DA" w:rsidR="004F5D30" w:rsidRDefault="00D23478" w:rsidP="004F5D30">
      <w:r>
        <w:rPr>
          <w:rFonts w:cs="Arial"/>
        </w:rPr>
        <w:t>Given the agreement that ‘</w:t>
      </w:r>
      <w:r w:rsidR="0087514F">
        <w:rPr>
          <w:rFonts w:cs="Arial"/>
        </w:rPr>
        <w:t xml:space="preserve">one CORESET in a </w:t>
      </w:r>
      <w:r w:rsidR="0087514F">
        <w:rPr>
          <w:rFonts w:cs="Arial"/>
          <w:i/>
        </w:rPr>
        <w:t>PDCCH-config</w:t>
      </w:r>
      <w:r w:rsidR="0087514F">
        <w:rPr>
          <w:rFonts w:cs="Arial"/>
        </w:rPr>
        <w:t xml:space="preserve"> corresponds to one TRP’, </w:t>
      </w:r>
      <w:r w:rsidR="00082754" w:rsidRPr="00082754">
        <w:rPr>
          <w:rFonts w:cs="Arial"/>
        </w:rPr>
        <w:t xml:space="preserve">the active TCI state for the CORESET </w:t>
      </w:r>
      <w:r w:rsidR="00BF63DF">
        <w:rPr>
          <w:rFonts w:cs="Arial"/>
        </w:rPr>
        <w:t>will</w:t>
      </w:r>
      <w:r w:rsidR="00082754" w:rsidRPr="00082754">
        <w:rPr>
          <w:rFonts w:cs="Arial"/>
        </w:rPr>
        <w:t xml:space="preserve"> provide a QCL source RS which is a DL RS transmitted by the associated TRP.</w:t>
      </w:r>
      <w:r w:rsidR="00AF3318">
        <w:rPr>
          <w:rFonts w:cs="Arial"/>
        </w:rPr>
        <w:t xml:space="preserve">  If </w:t>
      </w:r>
      <w:r w:rsidR="00AF3318">
        <w:t>one or more PUCCH resources can also be spatially related to a DL RS transmitted by the associated TRP</w:t>
      </w:r>
      <w:r w:rsidR="006667B5">
        <w:t xml:space="preserve">, a link between PDCCH and PUCCH resources can already be achieved by proper configuration/activation of TCI States and spatial relation.  </w:t>
      </w:r>
      <w:r w:rsidR="00884CB7">
        <w:t>Hence, in our view, NR Rel-15 TCI framework for CORESETs and spatial relation framework for PUCCH already provide sufficient flexibility to make an association between PDCCH and PUCCH resources.</w:t>
      </w:r>
      <w:r w:rsidR="00B512D7">
        <w:t xml:space="preserve">  </w:t>
      </w:r>
      <w:r w:rsidR="004F5D30">
        <w:t>It should be noted that the active TCI state associated with a CORESET and the active spatial relation of a PUCCH resource can be flexibly changed via MAC CE.  Hence, frequent RRC reconfiguration of PUCCH resources are not needed if we reuse the TCI and spatial relation features from NR Rel-15.</w:t>
      </w:r>
    </w:p>
    <w:p w14:paraId="6188C7FC" w14:textId="77777777" w:rsidR="004F5D30" w:rsidRDefault="004F5D30" w:rsidP="004F5D30"/>
    <w:p w14:paraId="576D07DB" w14:textId="77777777" w:rsidR="004F5D30" w:rsidRDefault="004F5D30" w:rsidP="004F5D30">
      <w:pPr>
        <w:pStyle w:val="Observation"/>
      </w:pPr>
      <w:r w:rsidRPr="00E7685D">
        <w:t>NR Rel-15 TCI framework for CORESETs and spatial relation framework for PUCCH already provide sufficient flexibility to make an association between PDCCH and PUCCH resources</w:t>
      </w:r>
      <w:r>
        <w:t xml:space="preserve"> in the multi-PDCCH scenarios.</w:t>
      </w:r>
    </w:p>
    <w:p w14:paraId="0CD33953" w14:textId="77777777" w:rsidR="004F5D30" w:rsidRDefault="004F5D30" w:rsidP="004F5D30">
      <w:pPr>
        <w:rPr>
          <w:rFonts w:cs="Arial"/>
        </w:rPr>
      </w:pPr>
    </w:p>
    <w:p w14:paraId="54A1AD3C" w14:textId="1C4E26CB" w:rsidR="00C35DD8" w:rsidRDefault="00C35DD8" w:rsidP="004F5D30">
      <w:pPr>
        <w:pStyle w:val="Proposal"/>
      </w:pPr>
      <w:bookmarkStart w:id="14" w:name="_Toc4748963"/>
      <w:r>
        <w:t xml:space="preserve">Reuse the NR Rel-15 spatial relation framework for PUCCH </w:t>
      </w:r>
      <w:r w:rsidR="00694455">
        <w:t xml:space="preserve">for UL TRP </w:t>
      </w:r>
      <w:r w:rsidR="00034DE8">
        <w:t xml:space="preserve">differentiation; </w:t>
      </w:r>
      <w:r w:rsidR="008B48C2">
        <w:t xml:space="preserve">an association between </w:t>
      </w:r>
      <w:r w:rsidR="000A2C0A">
        <w:t xml:space="preserve">a </w:t>
      </w:r>
      <w:r w:rsidR="00491D72">
        <w:t>PUCCH resource and</w:t>
      </w:r>
      <w:r w:rsidR="001A3AFB">
        <w:t xml:space="preserve"> </w:t>
      </w:r>
      <w:r w:rsidR="000A2C0A">
        <w:t xml:space="preserve">a </w:t>
      </w:r>
      <w:r w:rsidR="001A3AFB">
        <w:t>CORESET</w:t>
      </w:r>
      <w:r w:rsidR="000A2C0A">
        <w:t xml:space="preserve"> can be made </w:t>
      </w:r>
      <w:r w:rsidR="001751D7">
        <w:t xml:space="preserve">if the active TCI </w:t>
      </w:r>
      <w:r w:rsidR="001751D7">
        <w:lastRenderedPageBreak/>
        <w:t xml:space="preserve">state of the CORESET and the active spatial relation of the PUCCH resource </w:t>
      </w:r>
      <w:r w:rsidR="00D775C1">
        <w:t xml:space="preserve">point to the same source DL RS </w:t>
      </w:r>
      <w:r w:rsidR="00034DE8">
        <w:t>transmitted by the associated TRP.</w:t>
      </w:r>
      <w:bookmarkEnd w:id="14"/>
      <w:r w:rsidR="00CF1DC9">
        <w:t xml:space="preserve"> FFS on </w:t>
      </w:r>
      <w:r w:rsidR="00AE575D">
        <w:t xml:space="preserve">whether </w:t>
      </w:r>
      <w:r w:rsidR="00CF1DC9">
        <w:t>there is any specification impact.</w:t>
      </w:r>
    </w:p>
    <w:p w14:paraId="7D7B697D" w14:textId="10FFD958" w:rsidR="00EF0BD3" w:rsidRDefault="00EF0BD3" w:rsidP="00EF0BD3"/>
    <w:p w14:paraId="4241C482" w14:textId="5C3A180D" w:rsidR="00EF0BD3" w:rsidRPr="00EF0BD3" w:rsidRDefault="00545813" w:rsidP="00EF0BD3">
      <w:pPr>
        <w:pStyle w:val="Heading3"/>
      </w:pPr>
      <w:r>
        <w:t>Issues r</w:t>
      </w:r>
      <w:r w:rsidR="00EF0BD3">
        <w:t>elated to HARQ-ACK</w:t>
      </w:r>
      <w:r w:rsidR="00F7489C">
        <w:t xml:space="preserve"> and CSI</w:t>
      </w:r>
    </w:p>
    <w:p w14:paraId="79778552" w14:textId="43827CD4" w:rsidR="00DC1461" w:rsidRPr="00EF0BD3" w:rsidRDefault="00DC1461" w:rsidP="00EF0BD3">
      <w:r>
        <w:t>In RAN1#96, the following agreement was made:</w:t>
      </w:r>
    </w:p>
    <w:p w14:paraId="1E64E8BA" w14:textId="77777777" w:rsidR="007265F0" w:rsidRDefault="007265F0" w:rsidP="007265F0">
      <w:pPr>
        <w:spacing w:after="0"/>
        <w:rPr>
          <w:lang w:eastAsia="x-none"/>
        </w:rPr>
      </w:pPr>
    </w:p>
    <w:p w14:paraId="2040E3D1" w14:textId="77777777" w:rsidR="00262B84" w:rsidRPr="00DC1461" w:rsidRDefault="00262B84" w:rsidP="003B4A62">
      <w:pPr>
        <w:spacing w:after="0"/>
        <w:ind w:left="567"/>
        <w:rPr>
          <w:b/>
          <w:i/>
          <w:highlight w:val="green"/>
          <w:lang w:eastAsia="x-none"/>
        </w:rPr>
      </w:pPr>
      <w:r w:rsidRPr="00DC1461">
        <w:rPr>
          <w:b/>
          <w:i/>
          <w:highlight w:val="green"/>
          <w:lang w:eastAsia="x-none"/>
        </w:rPr>
        <w:t>Agreement</w:t>
      </w:r>
    </w:p>
    <w:p w14:paraId="74707DE6" w14:textId="77777777" w:rsidR="00262B84" w:rsidRPr="00DC1461" w:rsidRDefault="00262B84" w:rsidP="003B4A62">
      <w:pPr>
        <w:tabs>
          <w:tab w:val="left" w:pos="720"/>
          <w:tab w:val="left" w:pos="2160"/>
        </w:tabs>
        <w:spacing w:after="0"/>
        <w:ind w:left="567"/>
        <w:rPr>
          <w:rFonts w:eastAsia="SimSun"/>
          <w:i/>
          <w:szCs w:val="22"/>
        </w:rPr>
      </w:pPr>
      <w:r w:rsidRPr="00DC1461">
        <w:rPr>
          <w:rFonts w:eastAsia="SimSun"/>
          <w:i/>
          <w:szCs w:val="22"/>
        </w:rPr>
        <w:t xml:space="preserve">For separate ACK/NACK payload/feedback for received PDSCHs where multiple DCIs are used, </w:t>
      </w:r>
    </w:p>
    <w:p w14:paraId="1A9ACA82" w14:textId="77777777" w:rsidR="00262B84" w:rsidRPr="00DC1461" w:rsidRDefault="00262B84" w:rsidP="003B4A62">
      <w:pPr>
        <w:numPr>
          <w:ilvl w:val="0"/>
          <w:numId w:val="21"/>
        </w:numPr>
        <w:tabs>
          <w:tab w:val="left" w:pos="720"/>
          <w:tab w:val="left" w:pos="2160"/>
        </w:tabs>
        <w:spacing w:after="0"/>
        <w:ind w:left="1287"/>
        <w:contextualSpacing/>
        <w:rPr>
          <w:rFonts w:eastAsia="SimSun"/>
          <w:i/>
          <w:szCs w:val="22"/>
        </w:rPr>
      </w:pPr>
      <w:r w:rsidRPr="00DC1461">
        <w:rPr>
          <w:rFonts w:eastAsia="SimSun"/>
          <w:i/>
          <w:szCs w:val="22"/>
        </w:rPr>
        <w:t xml:space="preserve">PUCCH resources conveying ACK/NACK feedback can be TDM with separated </w:t>
      </w:r>
      <w:r w:rsidRPr="00DC1461">
        <w:rPr>
          <w:rFonts w:eastAsia="Malgun Gothic"/>
          <w:i/>
          <w:szCs w:val="22"/>
          <w:lang w:val="en-US" w:eastAsia="ko-KR"/>
        </w:rPr>
        <w:t xml:space="preserve">HARQ-ACK codebook. </w:t>
      </w:r>
    </w:p>
    <w:p w14:paraId="3F578AB5" w14:textId="43752A47" w:rsidR="00262B84" w:rsidRPr="00DC1461" w:rsidRDefault="00262B84">
      <w:pPr>
        <w:numPr>
          <w:ilvl w:val="1"/>
          <w:numId w:val="21"/>
        </w:numPr>
        <w:tabs>
          <w:tab w:val="left" w:pos="720"/>
          <w:tab w:val="left" w:pos="1080"/>
        </w:tabs>
        <w:spacing w:after="0"/>
        <w:ind w:left="2007"/>
        <w:contextualSpacing/>
        <w:rPr>
          <w:rFonts w:eastAsia="SimSun"/>
          <w:i/>
          <w:szCs w:val="22"/>
        </w:rPr>
      </w:pPr>
      <w:r w:rsidRPr="00DC1461">
        <w:rPr>
          <w:rFonts w:eastAsia="SimSun"/>
          <w:i/>
          <w:szCs w:val="22"/>
        </w:rPr>
        <w:t xml:space="preserve">FFS TDM within a slot </w:t>
      </w:r>
    </w:p>
    <w:p w14:paraId="6E530011" w14:textId="1EE6FEB7" w:rsidR="00262B84" w:rsidRPr="009321F9" w:rsidRDefault="00262B84" w:rsidP="003B4A62">
      <w:pPr>
        <w:numPr>
          <w:ilvl w:val="1"/>
          <w:numId w:val="21"/>
        </w:numPr>
        <w:tabs>
          <w:tab w:val="left" w:pos="720"/>
          <w:tab w:val="left" w:pos="1080"/>
        </w:tabs>
        <w:spacing w:after="0"/>
        <w:ind w:left="2007"/>
        <w:contextualSpacing/>
        <w:rPr>
          <w:rFonts w:eastAsia="SimSun"/>
          <w:i/>
          <w:szCs w:val="22"/>
        </w:rPr>
      </w:pPr>
      <w:r w:rsidRPr="003B4A62">
        <w:rPr>
          <w:rFonts w:eastAsia="SimSun"/>
          <w:i/>
          <w:szCs w:val="22"/>
        </w:rPr>
        <w:t xml:space="preserve">FFS: the format of PUCCH from multiple TRP shall be same or different </w:t>
      </w:r>
    </w:p>
    <w:p w14:paraId="3BB4F6F3" w14:textId="77777777" w:rsidR="00262B84" w:rsidRPr="00DC1461" w:rsidRDefault="00262B84">
      <w:pPr>
        <w:tabs>
          <w:tab w:val="left" w:pos="720"/>
          <w:tab w:val="left" w:pos="2160"/>
        </w:tabs>
        <w:spacing w:after="0"/>
        <w:ind w:left="567"/>
        <w:contextualSpacing/>
        <w:rPr>
          <w:rFonts w:eastAsia="SimSun"/>
          <w:i/>
          <w:szCs w:val="22"/>
        </w:rPr>
      </w:pPr>
      <w:r w:rsidRPr="00DC1461">
        <w:rPr>
          <w:rFonts w:eastAsia="SimSun"/>
          <w:i/>
          <w:szCs w:val="22"/>
        </w:rPr>
        <w:t xml:space="preserve">For issues related to PUCCH resources, study including: </w:t>
      </w:r>
    </w:p>
    <w:p w14:paraId="28729EE5" w14:textId="00E3C45B" w:rsidR="00262B84" w:rsidRPr="009321F9" w:rsidRDefault="00262B84">
      <w:pPr>
        <w:numPr>
          <w:ilvl w:val="0"/>
          <w:numId w:val="21"/>
        </w:numPr>
        <w:tabs>
          <w:tab w:val="left" w:pos="720"/>
          <w:tab w:val="left" w:pos="2160"/>
        </w:tabs>
        <w:spacing w:after="0"/>
        <w:ind w:left="1287"/>
        <w:contextualSpacing/>
        <w:rPr>
          <w:rFonts w:eastAsia="SimSun"/>
          <w:i/>
          <w:szCs w:val="22"/>
        </w:rPr>
      </w:pPr>
      <w:r w:rsidRPr="00DC1461">
        <w:rPr>
          <w:rFonts w:eastAsia="Malgun Gothic"/>
          <w:i/>
          <w:szCs w:val="22"/>
          <w:lang w:eastAsia="ko-KR"/>
        </w:rPr>
        <w:t>FFS: i</w:t>
      </w:r>
      <w:r w:rsidRPr="00DC1461">
        <w:rPr>
          <w:rFonts w:eastAsia="SimSun"/>
          <w:i/>
          <w:szCs w:val="22"/>
        </w:rPr>
        <w:t>f PUCCH resources conveying ACK/NACK feedback are overlapped at time, whether predefined dropping rule is needed to drop ACK/NACK feedback.</w:t>
      </w:r>
    </w:p>
    <w:p w14:paraId="11471808" w14:textId="34CBB653" w:rsidR="00262B84" w:rsidRPr="009321F9" w:rsidRDefault="00262B84" w:rsidP="009321F9">
      <w:pPr>
        <w:numPr>
          <w:ilvl w:val="0"/>
          <w:numId w:val="21"/>
        </w:numPr>
        <w:tabs>
          <w:tab w:val="left" w:pos="720"/>
          <w:tab w:val="left" w:pos="2160"/>
        </w:tabs>
        <w:spacing w:after="0"/>
        <w:ind w:left="1287"/>
        <w:contextualSpacing/>
        <w:rPr>
          <w:rFonts w:eastAsia="SimSun"/>
          <w:i/>
          <w:szCs w:val="22"/>
        </w:rPr>
      </w:pPr>
      <w:r w:rsidRPr="009321F9">
        <w:rPr>
          <w:rFonts w:eastAsia="SimSun"/>
          <w:i/>
          <w:szCs w:val="22"/>
        </w:rPr>
        <w:t xml:space="preserve">FFS: how to handle ACK/NACK overlapping with CSI reporting for different TRPs </w:t>
      </w:r>
    </w:p>
    <w:p w14:paraId="6F71AB88" w14:textId="061E6C31" w:rsidR="00262B84" w:rsidRPr="003B4A62" w:rsidRDefault="00262B84" w:rsidP="009321F9">
      <w:pPr>
        <w:numPr>
          <w:ilvl w:val="0"/>
          <w:numId w:val="21"/>
        </w:numPr>
        <w:tabs>
          <w:tab w:val="left" w:pos="720"/>
          <w:tab w:val="left" w:pos="2160"/>
        </w:tabs>
        <w:spacing w:after="0"/>
        <w:ind w:left="1287"/>
        <w:contextualSpacing/>
        <w:rPr>
          <w:rFonts w:eastAsia="SimSun"/>
          <w:i/>
          <w:szCs w:val="22"/>
        </w:rPr>
      </w:pPr>
      <w:r w:rsidRPr="009321F9">
        <w:rPr>
          <w:rFonts w:eastAsia="SimSun"/>
          <w:i/>
          <w:szCs w:val="22"/>
        </w:rPr>
        <w:t>FFS: how to handle PUCCH overlapping with PUSCH at the time domain for different TRPs</w:t>
      </w:r>
    </w:p>
    <w:p w14:paraId="76CE6093" w14:textId="582945B4" w:rsidR="00262B84" w:rsidRPr="00CB6744" w:rsidRDefault="00262B84" w:rsidP="009321F9">
      <w:pPr>
        <w:numPr>
          <w:ilvl w:val="0"/>
          <w:numId w:val="21"/>
        </w:numPr>
        <w:tabs>
          <w:tab w:val="left" w:pos="720"/>
          <w:tab w:val="left" w:pos="2160"/>
        </w:tabs>
        <w:spacing w:after="0"/>
        <w:ind w:left="1287"/>
        <w:contextualSpacing/>
        <w:rPr>
          <w:rFonts w:eastAsia="SimSun"/>
          <w:szCs w:val="22"/>
        </w:rPr>
      </w:pPr>
      <w:r w:rsidRPr="003B4A62">
        <w:rPr>
          <w:rFonts w:eastAsia="SimSun"/>
          <w:i/>
          <w:szCs w:val="22"/>
        </w:rPr>
        <w:t xml:space="preserve">FFS: whether the UE can assume simultaneous ACK/NACK transmission from multiple PUCCH resources, and associated details of configurations/indication/UE capability.  </w:t>
      </w:r>
    </w:p>
    <w:p w14:paraId="69339BAE" w14:textId="30AC8FE6" w:rsidR="00EF0BD3" w:rsidRPr="003C0F1F" w:rsidRDefault="00EF0BD3" w:rsidP="00EF0BD3">
      <w:pPr>
        <w:pStyle w:val="Proposal"/>
        <w:numPr>
          <w:ilvl w:val="0"/>
          <w:numId w:val="0"/>
        </w:numPr>
        <w:ind w:left="1701" w:hanging="1701"/>
        <w:rPr>
          <w:b w:val="0"/>
        </w:rPr>
      </w:pPr>
    </w:p>
    <w:p w14:paraId="3C583E98" w14:textId="3BB9920D" w:rsidR="00212799" w:rsidRDefault="0096130F" w:rsidP="00463D3C">
      <w:r>
        <w:t xml:space="preserve">With regards to </w:t>
      </w:r>
      <w:r w:rsidR="004E345F">
        <w:t xml:space="preserve">TDM within a slot, it should be noted that </w:t>
      </w:r>
      <w:r w:rsidR="005D156A">
        <w:t xml:space="preserve">two PUCCHs within a </w:t>
      </w:r>
      <w:r w:rsidR="00786F8B">
        <w:t>s</w:t>
      </w:r>
      <w:r w:rsidR="005D156A">
        <w:t>lot is already supported in NR Rel-15</w:t>
      </w:r>
      <w:r w:rsidR="00786F8B">
        <w:t xml:space="preserve"> </w:t>
      </w:r>
      <w:r w:rsidR="00090516">
        <w:t xml:space="preserve">as indicated in the text below from 38.213 </w:t>
      </w:r>
      <w:r w:rsidR="00786F8B">
        <w:t xml:space="preserve">(although only one </w:t>
      </w:r>
      <w:r w:rsidR="00E904A7">
        <w:t>HARQ-ACK</w:t>
      </w:r>
      <w:r w:rsidR="00786F8B">
        <w:t xml:space="preserve"> can be transmitted within a slot</w:t>
      </w:r>
      <w:r w:rsidR="00090516">
        <w:t xml:space="preserve"> in NR Rel-15</w:t>
      </w:r>
      <w:r w:rsidR="00786F8B">
        <w:t>)</w:t>
      </w:r>
      <w:r w:rsidR="00090516">
        <w:t>:</w:t>
      </w:r>
    </w:p>
    <w:p w14:paraId="5EAAFDBD" w14:textId="44B5B6E9" w:rsidR="00E64781" w:rsidRPr="003B4A62" w:rsidRDefault="006832B8" w:rsidP="006832B8">
      <w:pPr>
        <w:ind w:left="567"/>
        <w:rPr>
          <w:i/>
        </w:rPr>
      </w:pPr>
      <w:r w:rsidRPr="003B4A62">
        <w:rPr>
          <w:i/>
        </w:rPr>
        <w:t xml:space="preserve">“A UE may transmit one or two PUCCHs on a serving cell in different symbols within a slot of </w:t>
      </w:r>
      <w:r w:rsidRPr="009321F9">
        <w:rPr>
          <w:i/>
          <w:noProof/>
          <w:position w:val="-12"/>
        </w:rPr>
        <w:drawing>
          <wp:inline distT="0" distB="0" distL="0" distR="0" wp14:anchorId="786ABDCD" wp14:editId="320065CC">
            <wp:extent cx="276225" cy="238125"/>
            <wp:effectExtent l="0" t="0" r="9525"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B4A62">
        <w:rPr>
          <w:i/>
        </w:rPr>
        <w:t> symbols as defined in [4, TS 38.211]. When the UE transmits two PUCCHs in a slot, at least one of the two PUCCHs uses PUCCH format 0 or PUCCH format 2.”</w:t>
      </w:r>
    </w:p>
    <w:p w14:paraId="26DC1261" w14:textId="343D3E5F" w:rsidR="006832B8" w:rsidRDefault="001F277A" w:rsidP="00463D3C">
      <w:r>
        <w:t xml:space="preserve">However, </w:t>
      </w:r>
      <w:r w:rsidR="007A6698">
        <w:t xml:space="preserve">in Rel-16 eURLLC session, </w:t>
      </w:r>
      <w:r w:rsidR="0081221E">
        <w:t>the following</w:t>
      </w:r>
      <w:r w:rsidR="007A6698">
        <w:t xml:space="preserve"> is already agreed</w:t>
      </w:r>
      <w:r w:rsidR="0081221E">
        <w:t>:</w:t>
      </w:r>
    </w:p>
    <w:p w14:paraId="684A4ECB" w14:textId="77777777" w:rsidR="0081221E" w:rsidRPr="003B4A62" w:rsidRDefault="0081221E">
      <w:pPr>
        <w:ind w:left="567"/>
        <w:rPr>
          <w:rFonts w:ascii="Times" w:eastAsia="Batang" w:hAnsi="Times"/>
          <w:b/>
          <w:i/>
        </w:rPr>
      </w:pPr>
      <w:r w:rsidRPr="003B4A62">
        <w:rPr>
          <w:rFonts w:ascii="Times" w:eastAsia="Batang" w:hAnsi="Times"/>
          <w:b/>
          <w:i/>
          <w:highlight w:val="green"/>
        </w:rPr>
        <w:t>Agreements</w:t>
      </w:r>
      <w:r w:rsidRPr="003B4A62">
        <w:rPr>
          <w:rFonts w:ascii="Times" w:eastAsia="Batang" w:hAnsi="Times"/>
          <w:b/>
          <w:i/>
        </w:rPr>
        <w:t>:</w:t>
      </w:r>
    </w:p>
    <w:p w14:paraId="05BDB643" w14:textId="77777777" w:rsidR="0081221E" w:rsidRDefault="0081221E" w:rsidP="00463D3C">
      <w:pPr>
        <w:ind w:left="567"/>
      </w:pPr>
      <w:r w:rsidRPr="003B4A62">
        <w:rPr>
          <w:rFonts w:ascii="Times" w:eastAsia="SimSun" w:hAnsi="Times"/>
          <w:i/>
        </w:rPr>
        <w:t xml:space="preserve">Multiple </w:t>
      </w:r>
      <w:r w:rsidRPr="003B4A62">
        <w:rPr>
          <w:rFonts w:ascii="Times" w:eastAsia="SimSun" w:hAnsi="Times"/>
          <w:i/>
          <w:color w:val="000000"/>
        </w:rPr>
        <w:t>PUCCHs for</w:t>
      </w:r>
      <w:r w:rsidRPr="003B4A62">
        <w:rPr>
          <w:rFonts w:ascii="Times" w:eastAsia="SimSun" w:hAnsi="Times"/>
          <w:i/>
        </w:rPr>
        <w:t xml:space="preserve"> HARQ-ACK within a slot should be supported in R16.</w:t>
      </w:r>
    </w:p>
    <w:p w14:paraId="3932F98B" w14:textId="14480BC5" w:rsidR="006832B8" w:rsidRPr="00CC7809" w:rsidRDefault="001F4FFB" w:rsidP="00463D3C">
      <w:r>
        <w:t xml:space="preserve">Hence, </w:t>
      </w:r>
      <w:r w:rsidRPr="001D26A0">
        <w:t xml:space="preserve">the same mechanism </w:t>
      </w:r>
      <w:r w:rsidR="00731126" w:rsidRPr="001D26A0">
        <w:t>(including details o</w:t>
      </w:r>
      <w:r w:rsidR="00731126" w:rsidRPr="00A74B7E">
        <w:t xml:space="preserve">f PUCCH formats) specified in Rel-16 eURLLC </w:t>
      </w:r>
      <w:r w:rsidRPr="00A74B7E">
        <w:t xml:space="preserve">can be </w:t>
      </w:r>
      <w:r w:rsidR="00731126" w:rsidRPr="00A74B7E">
        <w:t>re</w:t>
      </w:r>
      <w:r w:rsidRPr="00A74B7E">
        <w:t>used for supporting</w:t>
      </w:r>
      <w:r w:rsidR="00731126" w:rsidRPr="00A74B7E">
        <w:t xml:space="preserve"> TDM</w:t>
      </w:r>
      <w:r w:rsidR="00B0523F" w:rsidRPr="00A74B7E">
        <w:t>-</w:t>
      </w:r>
      <w:r w:rsidR="00731126" w:rsidRPr="00A74B7E">
        <w:t>based</w:t>
      </w:r>
      <w:r w:rsidRPr="00A74B7E">
        <w:t xml:space="preserve"> separate ACK/NACK feedback </w:t>
      </w:r>
      <w:r w:rsidR="00B0523F" w:rsidRPr="00CC7809">
        <w:t>for the multi-PDCCH case</w:t>
      </w:r>
      <w:r w:rsidR="000844EA" w:rsidRPr="00CC7809">
        <w:t>.</w:t>
      </w:r>
    </w:p>
    <w:p w14:paraId="43C985BC" w14:textId="78EAB7E7" w:rsidR="005C4643" w:rsidRDefault="00CC7809" w:rsidP="00463D3C">
      <w:pPr>
        <w:pStyle w:val="Proposal"/>
      </w:pPr>
      <w:bookmarkStart w:id="15" w:name="_Toc4748965"/>
      <w:r w:rsidRPr="00A74B7E">
        <w:t>The same mechanism (including details of PUCCH formats) specified in Rel-16 eURLLC can</w:t>
      </w:r>
      <w:r w:rsidRPr="00B0523F">
        <w:t xml:space="preserve"> be reused for supporting TDM-based separate ACK/NACK feedback </w:t>
      </w:r>
      <w:r>
        <w:t xml:space="preserve">within a slot </w:t>
      </w:r>
      <w:r w:rsidRPr="00B0523F">
        <w:t>for the multi-PDCCH case</w:t>
      </w:r>
      <w:r>
        <w:t>.</w:t>
      </w:r>
      <w:bookmarkEnd w:id="15"/>
    </w:p>
    <w:p w14:paraId="6EFB6075" w14:textId="5C315185" w:rsidR="007E6898" w:rsidRDefault="007E6898" w:rsidP="00463D3C">
      <w:r>
        <w:t xml:space="preserve">Agreeing on solutions to the same problem </w:t>
      </w:r>
      <w:r w:rsidR="00C75BE9">
        <w:t>in two different WIs should be avoided and needs coordination between the corresponding feature leads.</w:t>
      </w:r>
    </w:p>
    <w:p w14:paraId="277956C4" w14:textId="5D9322AA" w:rsidR="00B0523F" w:rsidRDefault="009064FA" w:rsidP="00463D3C">
      <w:r>
        <w:t xml:space="preserve">On the issue of PUCCH resources </w:t>
      </w:r>
      <w:r w:rsidR="00720C19">
        <w:t>overlapped in time that carry the ACK/NACK feedback corresponding to the two TRPs,</w:t>
      </w:r>
      <w:r w:rsidR="005C4643">
        <w:t xml:space="preserve"> two different approaches were discussed in RAN1#96.  </w:t>
      </w:r>
      <w:r w:rsidR="00076714">
        <w:t xml:space="preserve">The first approach involves </w:t>
      </w:r>
      <w:r w:rsidR="000F6E3A">
        <w:t xml:space="preserve">defining dropping rules for one of the ACK/NACKs and the second approach involves </w:t>
      </w:r>
      <w:r w:rsidR="00E33FA5">
        <w:t>simultaneous ACK/NACK transmission</w:t>
      </w:r>
      <w:r w:rsidR="00BE704D">
        <w:t xml:space="preserve">.  </w:t>
      </w:r>
      <w:r w:rsidR="0072279C">
        <w:t>The drawback associated with the first approach is that</w:t>
      </w:r>
      <w:r w:rsidR="00492D57">
        <w:t xml:space="preserve"> it may </w:t>
      </w:r>
      <w:r w:rsidR="00CD5B93">
        <w:t xml:space="preserve">result in one of the PDSCHs being retransmitted frequently in case the </w:t>
      </w:r>
      <w:r w:rsidR="00363D79">
        <w:t xml:space="preserve">ACK/NACKs collide </w:t>
      </w:r>
      <w:r w:rsidR="00C95BE8">
        <w:t>frequently</w:t>
      </w:r>
      <w:r w:rsidR="00363D79">
        <w:t xml:space="preserve">, thus resulting in low downlink spectral efficiency.  </w:t>
      </w:r>
      <w:r w:rsidR="00C95BE8">
        <w:t xml:space="preserve">The second approach requires either a UE capable of UL MIMO or </w:t>
      </w:r>
      <w:r w:rsidR="00036BF2">
        <w:t>multiple panels in the uplink.</w:t>
      </w:r>
      <w:r w:rsidR="00C46D1A">
        <w:t xml:space="preserve">  Due to the slow progress</w:t>
      </w:r>
      <w:r w:rsidR="00CB6985">
        <w:t xml:space="preserve"> to-date </w:t>
      </w:r>
      <w:r w:rsidR="00C46D1A">
        <w:t>of the multi-TRP agenda</w:t>
      </w:r>
      <w:r w:rsidR="00CB6985">
        <w:t xml:space="preserve"> in the Rel-16 MIMO</w:t>
      </w:r>
      <w:r w:rsidR="003A7DAB">
        <w:t xml:space="preserve">, we prefer to keep this as low-priority </w:t>
      </w:r>
      <w:r w:rsidR="007B14C2">
        <w:t xml:space="preserve">item. </w:t>
      </w:r>
    </w:p>
    <w:p w14:paraId="70A5BA2F" w14:textId="77777777" w:rsidR="007B14C2" w:rsidRDefault="007B14C2" w:rsidP="00F46848">
      <w:pPr>
        <w:pStyle w:val="Proposal"/>
        <w:numPr>
          <w:ilvl w:val="0"/>
          <w:numId w:val="0"/>
        </w:numPr>
        <w:rPr>
          <w:b w:val="0"/>
        </w:rPr>
      </w:pPr>
    </w:p>
    <w:p w14:paraId="04804FE8" w14:textId="55C9CCD9" w:rsidR="007B14C2" w:rsidRDefault="00AF4501" w:rsidP="007B14C2">
      <w:pPr>
        <w:pStyle w:val="Proposal"/>
      </w:pPr>
      <w:bookmarkStart w:id="16" w:name="_Toc4748966"/>
      <w:r>
        <w:t>The issue of PUCCH resources overlapped in time that carry</w:t>
      </w:r>
      <w:r w:rsidR="008D010B">
        <w:t xml:space="preserve"> </w:t>
      </w:r>
      <w:r w:rsidR="008D010B" w:rsidRPr="008D010B">
        <w:t>the ACK/NACK feedback corresponding to the two TRPs</w:t>
      </w:r>
      <w:r w:rsidR="008D010B">
        <w:t xml:space="preserve"> is </w:t>
      </w:r>
      <w:r w:rsidR="002E4ECE">
        <w:t>down prioritized in this WI.</w:t>
      </w:r>
      <w:bookmarkEnd w:id="16"/>
    </w:p>
    <w:p w14:paraId="4B6F8EF1" w14:textId="1CEBD4C3" w:rsidR="00ED5A65" w:rsidRPr="00BA28FB" w:rsidRDefault="009C2C5B" w:rsidP="00F46848">
      <w:pPr>
        <w:pStyle w:val="Proposal"/>
        <w:numPr>
          <w:ilvl w:val="0"/>
          <w:numId w:val="0"/>
        </w:numPr>
        <w:rPr>
          <w:b w:val="0"/>
        </w:rPr>
      </w:pPr>
      <w:r w:rsidRPr="006330BF">
        <w:rPr>
          <w:b w:val="0"/>
        </w:rPr>
        <w:lastRenderedPageBreak/>
        <w:t xml:space="preserve">It should be noted that PUSCH enhancements for </w:t>
      </w:r>
      <w:r w:rsidR="00074EE6" w:rsidRPr="006330BF">
        <w:rPr>
          <w:b w:val="0"/>
        </w:rPr>
        <w:t xml:space="preserve">multi-TRP based </w:t>
      </w:r>
      <w:r w:rsidRPr="006330BF">
        <w:rPr>
          <w:b w:val="0"/>
        </w:rPr>
        <w:t>eMBB are not part of the WID scope</w:t>
      </w:r>
      <w:r w:rsidR="00D32F95" w:rsidRPr="006330BF">
        <w:rPr>
          <w:b w:val="0"/>
        </w:rPr>
        <w:t xml:space="preserve"> as the scop</w:t>
      </w:r>
      <w:r w:rsidR="00411984" w:rsidRPr="006330BF">
        <w:rPr>
          <w:b w:val="0"/>
        </w:rPr>
        <w:t xml:space="preserve">e </w:t>
      </w:r>
      <w:r w:rsidR="004F4908" w:rsidRPr="006330BF">
        <w:rPr>
          <w:b w:val="0"/>
        </w:rPr>
        <w:t xml:space="preserve">only includes the </w:t>
      </w:r>
      <w:r w:rsidR="00E62473" w:rsidRPr="006330BF">
        <w:rPr>
          <w:b w:val="0"/>
        </w:rPr>
        <w:t xml:space="preserve">underlined </w:t>
      </w:r>
      <w:r w:rsidR="004F4908" w:rsidRPr="006330BF">
        <w:rPr>
          <w:b w:val="0"/>
        </w:rPr>
        <w:t>parts below:</w:t>
      </w:r>
    </w:p>
    <w:p w14:paraId="50506374" w14:textId="77777777" w:rsidR="006D6D73" w:rsidRPr="008245E8" w:rsidRDefault="006D6D73" w:rsidP="00463D3C">
      <w:pPr>
        <w:numPr>
          <w:ilvl w:val="1"/>
          <w:numId w:val="37"/>
        </w:numPr>
        <w:snapToGrid w:val="0"/>
        <w:spacing w:after="0"/>
        <w:ind w:right="-99"/>
        <w:jc w:val="left"/>
        <w:textAlignment w:val="auto"/>
        <w:rPr>
          <w:i/>
          <w:lang w:eastAsia="ko-KR"/>
        </w:rPr>
      </w:pPr>
      <w:r w:rsidRPr="008245E8">
        <w:rPr>
          <w:i/>
          <w:lang w:eastAsia="ko-KR"/>
        </w:rPr>
        <w:t>Enhancements on multi-TRP/panel transmission</w:t>
      </w:r>
      <w:r w:rsidRPr="008245E8">
        <w:rPr>
          <w:rFonts w:eastAsia="Malgun Gothic" w:hint="eastAsia"/>
          <w:i/>
          <w:lang w:eastAsia="ko-KR"/>
        </w:rPr>
        <w:t xml:space="preserve"> </w:t>
      </w:r>
      <w:r w:rsidRPr="008245E8">
        <w:rPr>
          <w:rFonts w:eastAsia="Malgun Gothic"/>
          <w:i/>
          <w:lang w:eastAsia="ko-KR"/>
        </w:rPr>
        <w:t xml:space="preserve">including </w:t>
      </w:r>
      <w:r w:rsidRPr="008245E8">
        <w:rPr>
          <w:rFonts w:eastAsia="Malgun Gothic" w:hint="eastAsia"/>
          <w:i/>
          <w:lang w:eastAsia="ko-KR"/>
        </w:rPr>
        <w:t xml:space="preserve">improved </w:t>
      </w:r>
      <w:r w:rsidRPr="008245E8">
        <w:rPr>
          <w:rFonts w:eastAsia="Malgun Gothic"/>
          <w:i/>
          <w:lang w:eastAsia="ko-KR"/>
        </w:rPr>
        <w:t xml:space="preserve">reliability and </w:t>
      </w:r>
      <w:r w:rsidRPr="008245E8">
        <w:rPr>
          <w:rFonts w:eastAsia="Malgun Gothic" w:hint="eastAsia"/>
          <w:i/>
          <w:lang w:eastAsia="ko-KR"/>
        </w:rPr>
        <w:t xml:space="preserve">robustness </w:t>
      </w:r>
      <w:r w:rsidRPr="008245E8">
        <w:rPr>
          <w:i/>
          <w:lang w:eastAsia="ko-KR"/>
        </w:rPr>
        <w:t>with both ideal and non-ideal backhaul:</w:t>
      </w:r>
    </w:p>
    <w:p w14:paraId="37043F92" w14:textId="77777777" w:rsidR="006D6D73" w:rsidRPr="00463D3C" w:rsidRDefault="006D6D73" w:rsidP="00463D3C">
      <w:pPr>
        <w:numPr>
          <w:ilvl w:val="2"/>
          <w:numId w:val="37"/>
        </w:numPr>
        <w:snapToGrid w:val="0"/>
        <w:spacing w:after="0"/>
        <w:ind w:right="-99"/>
        <w:jc w:val="left"/>
        <w:textAlignment w:val="auto"/>
        <w:rPr>
          <w:b/>
          <w:i/>
          <w:u w:val="single"/>
          <w:lang w:eastAsia="ko-KR"/>
        </w:rPr>
      </w:pPr>
      <w:r w:rsidRPr="00463D3C">
        <w:rPr>
          <w:b/>
          <w:i/>
          <w:u w:val="single"/>
          <w:lang w:eastAsia="ko-KR"/>
        </w:rPr>
        <w:t>Specify downlink control signalling enhancement</w:t>
      </w:r>
      <w:r w:rsidRPr="00463D3C">
        <w:rPr>
          <w:rFonts w:eastAsia="Malgun Gothic"/>
          <w:b/>
          <w:i/>
          <w:u w:val="single"/>
          <w:lang w:eastAsia="ko-KR"/>
        </w:rPr>
        <w:t>(s)</w:t>
      </w:r>
      <w:r w:rsidRPr="00463D3C">
        <w:rPr>
          <w:b/>
          <w:i/>
          <w:u w:val="single"/>
          <w:lang w:eastAsia="ko-KR"/>
        </w:rPr>
        <w:t xml:space="preserve"> for efficient support of non-coherent joint transmission</w:t>
      </w:r>
    </w:p>
    <w:p w14:paraId="39078321" w14:textId="77777777" w:rsidR="006D6D73" w:rsidRPr="00463D3C" w:rsidRDefault="006D6D73" w:rsidP="00463D3C">
      <w:pPr>
        <w:numPr>
          <w:ilvl w:val="2"/>
          <w:numId w:val="37"/>
        </w:numPr>
        <w:snapToGrid w:val="0"/>
        <w:spacing w:after="0"/>
        <w:ind w:right="-99"/>
        <w:jc w:val="left"/>
        <w:textAlignment w:val="auto"/>
        <w:rPr>
          <w:b/>
          <w:i/>
          <w:u w:val="single"/>
          <w:lang w:eastAsia="ko-KR"/>
        </w:rPr>
      </w:pPr>
      <w:r w:rsidRPr="00463D3C">
        <w:rPr>
          <w:rFonts w:eastAsia="Malgun Gothic"/>
          <w:b/>
          <w:i/>
          <w:u w:val="single"/>
          <w:lang w:eastAsia="ko-KR"/>
        </w:rPr>
        <w:t>P</w:t>
      </w:r>
      <w:r w:rsidRPr="00463D3C">
        <w:rPr>
          <w:b/>
          <w:i/>
          <w:u w:val="single"/>
        </w:rPr>
        <w:t xml:space="preserve">erform study and, if needed, </w:t>
      </w:r>
      <w:r w:rsidRPr="00463D3C">
        <w:rPr>
          <w:b/>
          <w:i/>
          <w:u w:val="single"/>
          <w:lang w:eastAsia="ko-KR"/>
        </w:rPr>
        <w:t xml:space="preserve">specify </w:t>
      </w:r>
      <w:r w:rsidRPr="00463D3C">
        <w:rPr>
          <w:rFonts w:eastAsia="Malgun Gothic"/>
          <w:b/>
          <w:i/>
          <w:u w:val="single"/>
          <w:lang w:eastAsia="ko-KR"/>
        </w:rPr>
        <w:t xml:space="preserve">enhancements on uplink control signalling </w:t>
      </w:r>
      <w:r w:rsidRPr="00463D3C">
        <w:rPr>
          <w:b/>
          <w:i/>
          <w:u w:val="single"/>
          <w:lang w:eastAsia="ko-KR"/>
        </w:rPr>
        <w:t>and/or reference signal(s)</w:t>
      </w:r>
      <w:r w:rsidRPr="00463D3C">
        <w:rPr>
          <w:rFonts w:eastAsia="Malgun Gothic"/>
          <w:b/>
          <w:i/>
          <w:u w:val="single"/>
          <w:lang w:eastAsia="ko-KR"/>
        </w:rPr>
        <w:t xml:space="preserve"> </w:t>
      </w:r>
      <w:r w:rsidRPr="00463D3C">
        <w:rPr>
          <w:b/>
          <w:i/>
          <w:u w:val="single"/>
          <w:lang w:eastAsia="ko-KR"/>
        </w:rPr>
        <w:t>for non-coherent joint transmission</w:t>
      </w:r>
    </w:p>
    <w:p w14:paraId="703E6094" w14:textId="77777777" w:rsidR="006D6D73" w:rsidRPr="008245E8" w:rsidRDefault="006D6D73" w:rsidP="00463D3C">
      <w:pPr>
        <w:numPr>
          <w:ilvl w:val="2"/>
          <w:numId w:val="37"/>
        </w:numPr>
        <w:snapToGrid w:val="0"/>
        <w:spacing w:after="0"/>
        <w:ind w:right="-99"/>
        <w:jc w:val="left"/>
        <w:textAlignment w:val="auto"/>
        <w:rPr>
          <w:i/>
          <w:lang w:eastAsia="ko-KR"/>
        </w:rPr>
      </w:pPr>
      <w:r w:rsidRPr="008245E8">
        <w:rPr>
          <w:rFonts w:eastAsia="Malgun Gothic" w:hint="eastAsia"/>
          <w:i/>
          <w:lang w:eastAsia="ko-KR"/>
        </w:rPr>
        <w:t>Multi-TRP techniques for URLLC requirements are included in this WI</w:t>
      </w:r>
    </w:p>
    <w:p w14:paraId="1039DF5C" w14:textId="16FA3041" w:rsidR="00ED5A65" w:rsidRDefault="00ED5A65" w:rsidP="00F46848">
      <w:pPr>
        <w:pStyle w:val="Proposal"/>
        <w:numPr>
          <w:ilvl w:val="0"/>
          <w:numId w:val="0"/>
        </w:numPr>
        <w:rPr>
          <w:b w:val="0"/>
        </w:rPr>
      </w:pPr>
    </w:p>
    <w:p w14:paraId="0B612B5D" w14:textId="30375DF7" w:rsidR="00FA5F6A" w:rsidRDefault="00FA5F6A" w:rsidP="00463D3C">
      <w:r>
        <w:t>For</w:t>
      </w:r>
      <w:r w:rsidR="0039635D">
        <w:t xml:space="preserve"> NC-JT operation with multiple PD</w:t>
      </w:r>
      <w:r w:rsidR="007C7174">
        <w:t>CCH, it is assumed that PUSCH can only be scheduled from one TRP</w:t>
      </w:r>
      <w:r w:rsidR="002471E4">
        <w:t xml:space="preserve"> (i.e., the primary TRP).  </w:t>
      </w:r>
      <w:r w:rsidR="002471E4" w:rsidRPr="002471E4">
        <w:t>Otherwise, we have to deal with PUSCH collisions and situation would become more complicated</w:t>
      </w:r>
      <w:r w:rsidR="00351485">
        <w:t xml:space="preserve">.  </w:t>
      </w:r>
      <w:r>
        <w:t>Hence, we make the following observation</w:t>
      </w:r>
      <w:r w:rsidR="00AE3ECA">
        <w:t xml:space="preserve"> assuming PUSCH can only be scheduled from the primary TRP</w:t>
      </w:r>
      <w:r>
        <w:t>:</w:t>
      </w:r>
    </w:p>
    <w:p w14:paraId="571CA12C" w14:textId="1B81394F" w:rsidR="0089602E" w:rsidRDefault="0089602E" w:rsidP="00F46848">
      <w:pPr>
        <w:pStyle w:val="Proposal"/>
        <w:numPr>
          <w:ilvl w:val="0"/>
          <w:numId w:val="0"/>
        </w:numPr>
        <w:rPr>
          <w:b w:val="0"/>
        </w:rPr>
      </w:pPr>
    </w:p>
    <w:p w14:paraId="36859D02" w14:textId="22B4D48F" w:rsidR="0089602E" w:rsidRDefault="0089602E" w:rsidP="0089602E">
      <w:pPr>
        <w:pStyle w:val="Observation"/>
      </w:pPr>
      <w:r>
        <w:t xml:space="preserve">Assuming PUSCH can only be scheduled from the primary TRP, the following </w:t>
      </w:r>
      <w:r w:rsidR="00BD196C">
        <w:t xml:space="preserve">rules </w:t>
      </w:r>
      <w:r w:rsidR="00FA3458">
        <w:t xml:space="preserve">may </w:t>
      </w:r>
      <w:r w:rsidR="00BD196C">
        <w:t>apply</w:t>
      </w:r>
      <w:r w:rsidR="00EC54F9">
        <w:t>:</w:t>
      </w:r>
    </w:p>
    <w:p w14:paraId="7F40593F" w14:textId="2B7F4560" w:rsidR="0089602E" w:rsidRDefault="0089602E" w:rsidP="0089602E">
      <w:pPr>
        <w:pStyle w:val="Observation"/>
        <w:numPr>
          <w:ilvl w:val="0"/>
          <w:numId w:val="40"/>
        </w:numPr>
      </w:pPr>
      <w:r w:rsidRPr="0089602E">
        <w:t>Aperiodic CSI reporting requests can only come from the primary TRP. Periodic (possibly semi-persistent) CSI reporting may still be configured for the second TRP.</w:t>
      </w:r>
    </w:p>
    <w:p w14:paraId="4C9533A3" w14:textId="54A0F1B6" w:rsidR="0089602E" w:rsidRDefault="0089602E" w:rsidP="0089602E">
      <w:pPr>
        <w:pStyle w:val="Observation"/>
        <w:numPr>
          <w:ilvl w:val="0"/>
          <w:numId w:val="40"/>
        </w:numPr>
      </w:pPr>
      <w:r w:rsidRPr="0089602E">
        <w:t>When an ACK/NACK toward the primary TRP collides with an aperiodic CSI, the same Rel-15 UE behaviour can apply, i.e., the ACK/NACK would be multiplexed with the aperiodic CSI on PUSCH.</w:t>
      </w:r>
    </w:p>
    <w:p w14:paraId="3D65C8FB" w14:textId="35C680EE" w:rsidR="00BD196C" w:rsidRDefault="00BD196C" w:rsidP="0089602E">
      <w:pPr>
        <w:pStyle w:val="Observation"/>
        <w:numPr>
          <w:ilvl w:val="0"/>
          <w:numId w:val="40"/>
        </w:numPr>
      </w:pPr>
      <w:r w:rsidRPr="00BD196C">
        <w:t>When the ACK/NACK corresponding to the primary TRP collides with a PUSCH, it would be multiplexed with data on the PUSCH following Rel-15 UE behaviour.</w:t>
      </w:r>
    </w:p>
    <w:p w14:paraId="53099A52" w14:textId="1E348954" w:rsidR="00CD3734" w:rsidRDefault="00CD3734" w:rsidP="0089602E">
      <w:pPr>
        <w:pStyle w:val="Observation"/>
        <w:numPr>
          <w:ilvl w:val="0"/>
          <w:numId w:val="40"/>
        </w:numPr>
      </w:pPr>
      <w:r>
        <w:t xml:space="preserve">When the ACK/NACK </w:t>
      </w:r>
      <w:r w:rsidR="00094C49">
        <w:t xml:space="preserve">corresponding to the primary TRP </w:t>
      </w:r>
      <w:r>
        <w:t xml:space="preserve">collides with a PUCCH carrying periodic or semi-persistent CSI for the primary TRP, the same R15 UE </w:t>
      </w:r>
      <w:r w:rsidR="00094C49">
        <w:t>behaviour</w:t>
      </w:r>
      <w:r>
        <w:t xml:space="preserve"> can apply, i.e., the A</w:t>
      </w:r>
      <w:r w:rsidR="00094C49">
        <w:t>CK</w:t>
      </w:r>
      <w:r>
        <w:t>/N</w:t>
      </w:r>
      <w:r w:rsidR="00094C49">
        <w:t>ACK</w:t>
      </w:r>
      <w:r>
        <w:t xml:space="preserve"> is multiplexed with the PUCCH.</w:t>
      </w:r>
    </w:p>
    <w:p w14:paraId="5ED51E03" w14:textId="3467FB96" w:rsidR="00D06733" w:rsidRDefault="00D06733" w:rsidP="0089602E">
      <w:pPr>
        <w:pStyle w:val="Observation"/>
        <w:numPr>
          <w:ilvl w:val="0"/>
          <w:numId w:val="40"/>
        </w:numPr>
      </w:pPr>
      <w:r>
        <w:t>If the ACK/NACK corresponding to the primary TRP collides with a PUCCH carrying periodic or semi-persistent CSI for the secondary TRP, the CSI would be dropped.</w:t>
      </w:r>
    </w:p>
    <w:p w14:paraId="671AEBA3" w14:textId="4E91D806" w:rsidR="001D5416" w:rsidRDefault="001D5416" w:rsidP="008245E8">
      <w:pPr>
        <w:pStyle w:val="Observation"/>
        <w:numPr>
          <w:ilvl w:val="0"/>
          <w:numId w:val="40"/>
        </w:numPr>
      </w:pPr>
      <w:r>
        <w:t>If an A</w:t>
      </w:r>
      <w:r w:rsidR="004F097F">
        <w:t>CK</w:t>
      </w:r>
      <w:r>
        <w:t>/N</w:t>
      </w:r>
      <w:r w:rsidR="004F097F">
        <w:t>ACK</w:t>
      </w:r>
      <w:r>
        <w:t xml:space="preserve"> </w:t>
      </w:r>
      <w:r w:rsidR="004F097F">
        <w:t xml:space="preserve">corresponding to </w:t>
      </w:r>
      <w:r w:rsidR="00E90154">
        <w:t>one</w:t>
      </w:r>
      <w:r w:rsidR="004F097F">
        <w:t xml:space="preserve"> TRP </w:t>
      </w:r>
      <w:r>
        <w:t xml:space="preserve">collides with a PUCCH carrying CSI toward the other TRP, the </w:t>
      </w:r>
      <w:r w:rsidR="00E90154">
        <w:t>CSI</w:t>
      </w:r>
      <w:r>
        <w:t xml:space="preserve"> is dropped.</w:t>
      </w:r>
    </w:p>
    <w:p w14:paraId="07BD280E" w14:textId="6E43A6EE" w:rsidR="0089602E" w:rsidRDefault="0089602E" w:rsidP="008245E8">
      <w:pPr>
        <w:pStyle w:val="Observation"/>
        <w:numPr>
          <w:ilvl w:val="0"/>
          <w:numId w:val="0"/>
        </w:numPr>
        <w:ind w:left="1701"/>
      </w:pPr>
    </w:p>
    <w:p w14:paraId="79B5E7B1" w14:textId="1DB56AD8" w:rsidR="007E09A3" w:rsidRDefault="00EF4EE2" w:rsidP="007E09A3">
      <w:pPr>
        <w:pStyle w:val="Heading2"/>
      </w:pPr>
      <w:r>
        <w:t xml:space="preserve">Category 2: Single PDCCH based </w:t>
      </w:r>
      <w:r w:rsidR="00D44FEA">
        <w:t>multi-TRP scheduling</w:t>
      </w:r>
    </w:p>
    <w:p w14:paraId="06B0FB18" w14:textId="77777777" w:rsidR="001010EB" w:rsidRDefault="001010EB" w:rsidP="001010EB">
      <w:r>
        <w:t>According to FL summary [2], the topic for RAN1#96bis is</w:t>
      </w:r>
    </w:p>
    <w:p w14:paraId="4EC050E5" w14:textId="77777777" w:rsidR="00D0120F" w:rsidRPr="00463D3C" w:rsidRDefault="00D0120F" w:rsidP="00C50C1A">
      <w:pPr>
        <w:numPr>
          <w:ilvl w:val="0"/>
          <w:numId w:val="19"/>
        </w:numPr>
        <w:spacing w:after="0"/>
        <w:rPr>
          <w:i/>
          <w:lang w:val="en-US"/>
        </w:rPr>
      </w:pPr>
      <w:r w:rsidRPr="00463D3C">
        <w:rPr>
          <w:i/>
          <w:lang w:val="en-US"/>
        </w:rPr>
        <w:t>Single-PDCCH based design</w:t>
      </w:r>
    </w:p>
    <w:p w14:paraId="42EC4166" w14:textId="77777777" w:rsidR="00D0120F" w:rsidRPr="00463D3C" w:rsidRDefault="00D0120F" w:rsidP="00C50C1A">
      <w:pPr>
        <w:numPr>
          <w:ilvl w:val="1"/>
          <w:numId w:val="19"/>
        </w:numPr>
        <w:spacing w:after="0"/>
        <w:rPr>
          <w:i/>
          <w:lang w:val="en-US"/>
        </w:rPr>
      </w:pPr>
      <w:r w:rsidRPr="00463D3C">
        <w:rPr>
          <w:i/>
          <w:lang w:val="en-US"/>
        </w:rPr>
        <w:t xml:space="preserve">Remaining open issues identified from agreements or from FL summary [1], e.g. TCI state </w:t>
      </w:r>
    </w:p>
    <w:p w14:paraId="7C95C895" w14:textId="77777777" w:rsidR="00D0120F" w:rsidRPr="00463D3C" w:rsidRDefault="00D0120F" w:rsidP="00C50C1A">
      <w:pPr>
        <w:numPr>
          <w:ilvl w:val="1"/>
          <w:numId w:val="19"/>
        </w:numPr>
        <w:spacing w:after="0"/>
        <w:rPr>
          <w:i/>
          <w:lang w:val="en-US"/>
        </w:rPr>
      </w:pPr>
      <w:r w:rsidRPr="00463D3C">
        <w:rPr>
          <w:i/>
          <w:lang w:val="en-US"/>
        </w:rPr>
        <w:t xml:space="preserve">Kick off DMRS port discussion, if DMRS port indication/table enhancement is agreed to be needed in Rel-16. </w:t>
      </w:r>
    </w:p>
    <w:p w14:paraId="193CF6DD" w14:textId="77777777" w:rsidR="00D0120F" w:rsidRPr="00463D3C" w:rsidRDefault="00D0120F" w:rsidP="00C50C1A">
      <w:pPr>
        <w:numPr>
          <w:ilvl w:val="2"/>
          <w:numId w:val="19"/>
        </w:numPr>
        <w:spacing w:after="0"/>
        <w:rPr>
          <w:i/>
          <w:lang w:val="en-US"/>
        </w:rPr>
      </w:pPr>
      <w:r w:rsidRPr="00463D3C">
        <w:rPr>
          <w:i/>
          <w:lang w:val="en-US"/>
        </w:rPr>
        <w:t xml:space="preserve">Generally we can strive to finalize design no late than RAN1 97 for multiple DMRS tables (if needed). </w:t>
      </w:r>
    </w:p>
    <w:p w14:paraId="53D0A75A" w14:textId="77777777" w:rsidR="001010EB" w:rsidRPr="001010EB" w:rsidRDefault="001010EB" w:rsidP="001010EB">
      <w:pPr>
        <w:rPr>
          <w:lang w:val="en-US"/>
        </w:rPr>
      </w:pPr>
    </w:p>
    <w:p w14:paraId="27196681" w14:textId="3261BE8F" w:rsidR="00EA2018" w:rsidRDefault="00EA2018" w:rsidP="007604D0">
      <w:pPr>
        <w:pStyle w:val="Heading3"/>
      </w:pPr>
      <w:r>
        <w:t>Codeword</w:t>
      </w:r>
      <w:r w:rsidR="002E191E">
        <w:t>-</w:t>
      </w:r>
      <w:r>
        <w:t>to</w:t>
      </w:r>
      <w:r w:rsidR="002E191E">
        <w:t>-</w:t>
      </w:r>
      <w:r>
        <w:t>layer mapping and number of CWs</w:t>
      </w:r>
    </w:p>
    <w:p w14:paraId="6A84428E" w14:textId="4EE30C0F" w:rsidR="00D66E8D" w:rsidRDefault="008A0A1C" w:rsidP="00D66E8D">
      <w:r>
        <w:t xml:space="preserve">An open issue for discussion is whether to keep the </w:t>
      </w:r>
      <w:r w:rsidR="00614629">
        <w:t xml:space="preserve">NR </w:t>
      </w:r>
      <w:r>
        <w:t xml:space="preserve">Rel-15 codeword to layer mapping also when deploying multi-TRP transmission with a single PDSCH, or whether there are benefits to consider a specification change in the </w:t>
      </w:r>
      <w:r>
        <w:lastRenderedPageBreak/>
        <w:t>mapping. In NR, a single CW is mapped to up to 4 layers and thus t</w:t>
      </w:r>
      <w:r w:rsidR="00D66E8D">
        <w:t xml:space="preserve">here are two options </w:t>
      </w:r>
      <w:r>
        <w:t xml:space="preserve">to consider </w:t>
      </w:r>
      <w:r w:rsidR="00D66E8D">
        <w:t>on CW to TRP mapping</w:t>
      </w:r>
      <w:r>
        <w:t xml:space="preserve"> in Rel-16</w:t>
      </w:r>
      <w:r w:rsidR="00D66E8D">
        <w:t>, i.e.</w:t>
      </w:r>
      <w:r w:rsidR="00C14642">
        <w:t>,</w:t>
      </w:r>
    </w:p>
    <w:p w14:paraId="6EFA3FFD" w14:textId="070A919C" w:rsidR="00D66E8D" w:rsidRDefault="00D66E8D" w:rsidP="00C50C1A">
      <w:pPr>
        <w:pStyle w:val="ListParagraph"/>
        <w:numPr>
          <w:ilvl w:val="0"/>
          <w:numId w:val="15"/>
        </w:numPr>
      </w:pPr>
      <w:r w:rsidRPr="00275A8F">
        <w:rPr>
          <w:b/>
        </w:rPr>
        <w:t>Option 1</w:t>
      </w:r>
      <w:r w:rsidR="008A0A1C">
        <w:t xml:space="preserve"> (new mapping)</w:t>
      </w:r>
      <w:r>
        <w:t xml:space="preserve">: </w:t>
      </w:r>
      <w:r w:rsidR="008A0A1C">
        <w:t xml:space="preserve">For a scheduled PDSCH, </w:t>
      </w:r>
      <w:r>
        <w:t xml:space="preserve">one </w:t>
      </w:r>
      <w:r w:rsidR="008B34DF">
        <w:t xml:space="preserve">individual </w:t>
      </w:r>
      <w:r>
        <w:t>CW</w:t>
      </w:r>
      <w:r w:rsidR="008A0A1C">
        <w:t xml:space="preserve"> transmitted for each TRP</w:t>
      </w:r>
      <w:r w:rsidR="00C14642">
        <w:t>;</w:t>
      </w:r>
    </w:p>
    <w:p w14:paraId="1175C2A0" w14:textId="3B80CBF0" w:rsidR="00D66E8D" w:rsidRDefault="00D66E8D" w:rsidP="00C50C1A">
      <w:pPr>
        <w:pStyle w:val="ListParagraph"/>
        <w:numPr>
          <w:ilvl w:val="0"/>
          <w:numId w:val="15"/>
        </w:numPr>
      </w:pPr>
      <w:r w:rsidRPr="00275A8F">
        <w:rPr>
          <w:b/>
        </w:rPr>
        <w:t>Option 2</w:t>
      </w:r>
      <w:r w:rsidR="008A0A1C">
        <w:t xml:space="preserve"> (Rel-15 mapping)</w:t>
      </w:r>
      <w:r>
        <w:t xml:space="preserve">: </w:t>
      </w:r>
      <w:r w:rsidR="008A0A1C">
        <w:t>For a scheduled PDSCH, one</w:t>
      </w:r>
      <w:r>
        <w:t xml:space="preserve"> CW </w:t>
      </w:r>
      <w:r w:rsidR="008A0A1C">
        <w:t xml:space="preserve">transmitted </w:t>
      </w:r>
      <w:r w:rsidR="008B34DF">
        <w:t>and mapped across</w:t>
      </w:r>
      <w:r w:rsidR="008A0A1C">
        <w:t xml:space="preserve"> all</w:t>
      </w:r>
      <w:r>
        <w:t xml:space="preserve"> TRPs</w:t>
      </w:r>
      <w:r w:rsidR="008B34DF">
        <w:t>.</w:t>
      </w:r>
      <w:r>
        <w:t xml:space="preserve"> </w:t>
      </w:r>
    </w:p>
    <w:p w14:paraId="6DB83563" w14:textId="04616DDC" w:rsidR="00D66E8D" w:rsidRDefault="00D66E8D" w:rsidP="00D66E8D">
      <w:r>
        <w:t>In Option 1, since different MCS can be allocated to different CWs each mapped to a TRP, it has the potential benefit of better link adaptation when the pathloss differences to different TRPs are quite large.</w:t>
      </w:r>
      <w:r w:rsidR="008A0A1C">
        <w:t xml:space="preserve"> </w:t>
      </w:r>
      <w:r>
        <w:t xml:space="preserve">In case of </w:t>
      </w:r>
      <w:r w:rsidR="00C14642">
        <w:t xml:space="preserve">a </w:t>
      </w:r>
      <w:r>
        <w:t>decoding error on one CW, only that CW needs to be retransmitted</w:t>
      </w:r>
      <w:r w:rsidR="008A0A1C">
        <w:t>.</w:t>
      </w:r>
      <w:r>
        <w:t xml:space="preserve"> The drawback is that </w:t>
      </w:r>
      <w:r w:rsidR="008A0A1C">
        <w:t>to support more than</w:t>
      </w:r>
      <w:r>
        <w:t xml:space="preserve"> two TRPs </w:t>
      </w:r>
      <w:r w:rsidR="008A0A1C">
        <w:t xml:space="preserve">there is a large </w:t>
      </w:r>
      <w:r w:rsidR="00C14642">
        <w:t xml:space="preserve">specification </w:t>
      </w:r>
      <w:r w:rsidR="002B21A6">
        <w:t xml:space="preserve">change </w:t>
      </w:r>
      <w:r w:rsidR="008A0A1C">
        <w:t>needed as each CW is associated with a HARQ-ACK.</w:t>
      </w:r>
      <w:r>
        <w:t xml:space="preserve"> In addition, the current CW</w:t>
      </w:r>
      <w:r w:rsidR="00C14642">
        <w:t>-</w:t>
      </w:r>
      <w:r>
        <w:t>to</w:t>
      </w:r>
      <w:r w:rsidR="00C14642">
        <w:t>-</w:t>
      </w:r>
      <w:r>
        <w:t>layer mapping needs to be extended to support two CWs for 2</w:t>
      </w:r>
      <w:r w:rsidR="008A0A1C">
        <w:t>, 3 and</w:t>
      </w:r>
      <w:r>
        <w:t xml:space="preserve"> 4 layers</w:t>
      </w:r>
      <w:r w:rsidR="00C14642">
        <w:t>,</w:t>
      </w:r>
      <w:r w:rsidR="008A0A1C">
        <w:t xml:space="preserve"> and the issue of semi-static or dynamic switching between Rel-15 and Rel-16 codeword to layer mapping needs to be addressed</w:t>
      </w:r>
      <w:r>
        <w:t>. Furthermore, two CWs means overhead for additional CRC compar</w:t>
      </w:r>
      <w:r w:rsidR="00C14642">
        <w:t>ed</w:t>
      </w:r>
      <w:r>
        <w:t xml:space="preserve"> to a single CW.</w:t>
      </w:r>
    </w:p>
    <w:p w14:paraId="4EE4F8D2" w14:textId="74BFE07C" w:rsidR="00D66E8D" w:rsidRDefault="00D66E8D" w:rsidP="00D66E8D">
      <w:r>
        <w:t xml:space="preserve">Option 2 can be supported with </w:t>
      </w:r>
      <w:r w:rsidR="00C14642">
        <w:t xml:space="preserve">the </w:t>
      </w:r>
      <w:r>
        <w:t xml:space="preserve">existing </w:t>
      </w:r>
      <w:r w:rsidR="00C14642">
        <w:t xml:space="preserve">NR </w:t>
      </w:r>
      <w:r w:rsidR="008A0A1C">
        <w:t xml:space="preserve">Rel-15 </w:t>
      </w:r>
      <w:r>
        <w:t>CW</w:t>
      </w:r>
      <w:r w:rsidR="00C14642">
        <w:t>-</w:t>
      </w:r>
      <w:r>
        <w:t>to</w:t>
      </w:r>
      <w:r w:rsidR="00C14642">
        <w:t>-</w:t>
      </w:r>
      <w:r>
        <w:t xml:space="preserve">layer mapping and thus no </w:t>
      </w:r>
      <w:r w:rsidR="008A0A1C">
        <w:t>specification change</w:t>
      </w:r>
      <w:r>
        <w:t xml:space="preserve"> is required.</w:t>
      </w:r>
      <w:r w:rsidR="008B34DF">
        <w:t xml:space="preserve"> Hence, each layer is associated to a certain TRP by the use of the DMRS CDM groups. </w:t>
      </w:r>
      <w:r>
        <w:t xml:space="preserve"> The drawback may be that since a single CW and thus a single MCS is used, when the pathloss differences to multiple TRPs are large, link adaptation may not be as good as using separate MCS per TRP. However, </w:t>
      </w:r>
      <w:r w:rsidR="008B34DF">
        <w:t>this is not the operating point for NC-JT anyway, since if pathloss difference is large, it’s better to transmit all layers from the best TRP</w:t>
      </w:r>
      <w:r>
        <w:t xml:space="preserve">. </w:t>
      </w:r>
    </w:p>
    <w:p w14:paraId="412A72D2" w14:textId="65D5BD0F" w:rsidR="00D66E8D" w:rsidRDefault="00DF7F5C" w:rsidP="00D66E8D">
      <w:r>
        <w:t>S</w:t>
      </w:r>
      <w:r w:rsidR="00D66E8D">
        <w:t xml:space="preserve">ystem level simulation </w:t>
      </w:r>
      <w:r w:rsidR="000E5EC0">
        <w:t xml:space="preserve">have been </w:t>
      </w:r>
      <w:r>
        <w:t xml:space="preserve">performed </w:t>
      </w:r>
      <w:r w:rsidR="000E5EC0">
        <w:t>to</w:t>
      </w:r>
      <w:r w:rsidR="00D66E8D">
        <w:t xml:space="preserve"> compar</w:t>
      </w:r>
      <w:r w:rsidR="000E5EC0">
        <w:t>e</w:t>
      </w:r>
      <w:r w:rsidR="00D66E8D">
        <w:t xml:space="preserve"> the performance between the two options </w:t>
      </w:r>
      <w:r w:rsidR="000E5EC0">
        <w:t xml:space="preserve">in an </w:t>
      </w:r>
      <w:r w:rsidR="00D66E8D">
        <w:t xml:space="preserve">indoor scenario. The simulation details can be found the Appendix. The results are shown in </w:t>
      </w:r>
      <w:r w:rsidR="00D66E8D">
        <w:fldChar w:fldCharType="begin"/>
      </w:r>
      <w:r w:rsidR="00D66E8D">
        <w:instrText xml:space="preserve"> REF _Ref534664949 \h </w:instrText>
      </w:r>
      <w:r w:rsidR="00D66E8D">
        <w:fldChar w:fldCharType="separate"/>
      </w:r>
      <w:r w:rsidR="00A04618">
        <w:t xml:space="preserve">Table </w:t>
      </w:r>
      <w:r w:rsidR="00A04618">
        <w:rPr>
          <w:noProof/>
        </w:rPr>
        <w:t>1</w:t>
      </w:r>
      <w:r w:rsidR="00D66E8D">
        <w:fldChar w:fldCharType="end"/>
      </w:r>
      <w:r w:rsidR="00D66E8D">
        <w:t xml:space="preserve">. </w:t>
      </w:r>
      <w:r w:rsidR="008B34DF">
        <w:t xml:space="preserve">As was observed already in </w:t>
      </w:r>
      <w:r w:rsidR="000E5EC0">
        <w:t xml:space="preserve">NR </w:t>
      </w:r>
      <w:r w:rsidR="008B34DF">
        <w:t>Rel</w:t>
      </w:r>
      <w:r w:rsidR="00D609F8">
        <w:t>-</w:t>
      </w:r>
      <w:r w:rsidR="008B34DF">
        <w:t>15 discussions o</w:t>
      </w:r>
      <w:r w:rsidR="000E5EC0">
        <w:t>n</w:t>
      </w:r>
      <w:r w:rsidR="008B34DF">
        <w:t xml:space="preserve"> multi-TRP, </w:t>
      </w:r>
      <w:r w:rsidR="000E5EC0">
        <w:t>O</w:t>
      </w:r>
      <w:r w:rsidR="008B34DF">
        <w:t>ption</w:t>
      </w:r>
      <w:r w:rsidR="00D66E8D">
        <w:t xml:space="preserve"> 2 slightly outperforms </w:t>
      </w:r>
      <w:r w:rsidR="000E5EC0">
        <w:t>O</w:t>
      </w:r>
      <w:r w:rsidR="00D66E8D">
        <w:t xml:space="preserve">ption 1. </w:t>
      </w:r>
      <w:r w:rsidR="008B34DF">
        <w:t>S</w:t>
      </w:r>
      <w:r w:rsidR="00D66E8D">
        <w:t xml:space="preserve">imilar results were also observed </w:t>
      </w:r>
      <w:r w:rsidR="008B34DF">
        <w:t>by additional companies</w:t>
      </w:r>
      <w:r w:rsidR="0031535D">
        <w:t>, e.g.</w:t>
      </w:r>
      <w:r w:rsidR="00D609F8">
        <w:t>,</w:t>
      </w:r>
      <w:r w:rsidR="00D66E8D">
        <w:t xml:space="preserve"> for NC-JT in </w:t>
      </w:r>
      <w:r w:rsidR="000E5EC0">
        <w:t xml:space="preserve">the </w:t>
      </w:r>
      <w:r w:rsidR="00D66E8D">
        <w:t>indoor scenario (</w:t>
      </w:r>
      <w:r w:rsidR="008B34DF">
        <w:t xml:space="preserve">see </w:t>
      </w:r>
      <w:r w:rsidR="00D66E8D">
        <w:t xml:space="preserve">Figure </w:t>
      </w:r>
      <w:r w:rsidR="0097588F">
        <w:t>7</w:t>
      </w:r>
      <w:r w:rsidR="008B34DF">
        <w:t xml:space="preserve"> of </w:t>
      </w:r>
      <w:r w:rsidR="004F6A68">
        <w:fldChar w:fldCharType="begin"/>
      </w:r>
      <w:r w:rsidR="004F6A68">
        <w:instrText xml:space="preserve"> REF _Ref1050528 \r \h </w:instrText>
      </w:r>
      <w:r w:rsidR="004F6A68">
        <w:fldChar w:fldCharType="separate"/>
      </w:r>
      <w:r w:rsidR="00EE5338">
        <w:t>[9]</w:t>
      </w:r>
      <w:r w:rsidR="004F6A68">
        <w:fldChar w:fldCharType="end"/>
      </w:r>
      <w:r w:rsidR="00D66E8D">
        <w:t xml:space="preserve">). </w:t>
      </w:r>
      <w:r w:rsidR="008B34DF">
        <w:t>One</w:t>
      </w:r>
      <w:r w:rsidR="00D66E8D">
        <w:t xml:space="preserve"> reason </w:t>
      </w:r>
      <w:r w:rsidR="008B34DF">
        <w:t xml:space="preserve">is </w:t>
      </w:r>
      <w:r w:rsidR="00D66E8D">
        <w:t xml:space="preserve">that for NC-JT to perform better than DPS, the UE </w:t>
      </w:r>
      <w:r w:rsidR="008B34DF">
        <w:t>should be</w:t>
      </w:r>
      <w:r w:rsidR="00D66E8D">
        <w:t xml:space="preserve"> at the cell edge and ha</w:t>
      </w:r>
      <w:r w:rsidR="008B34DF">
        <w:t>ve</w:t>
      </w:r>
      <w:r w:rsidR="00D66E8D">
        <w:t xml:space="preserve"> comparable </w:t>
      </w:r>
      <w:r w:rsidR="008B34DF">
        <w:t>pathlosses</w:t>
      </w:r>
      <w:r w:rsidR="00D66E8D">
        <w:t xml:space="preserve"> to both TRPs and in this case, </w:t>
      </w:r>
      <w:r w:rsidR="008B34DF">
        <w:t>the per TRP</w:t>
      </w:r>
      <w:r w:rsidR="000E5EC0">
        <w:t>-</w:t>
      </w:r>
      <w:r w:rsidR="008B34DF">
        <w:t xml:space="preserve">based </w:t>
      </w:r>
      <w:r w:rsidR="00D66E8D">
        <w:t xml:space="preserve">link adaptation </w:t>
      </w:r>
      <w:r w:rsidR="008B34DF">
        <w:t>does not provide benefits</w:t>
      </w:r>
      <w:r w:rsidR="00D66E8D">
        <w:t>.</w:t>
      </w:r>
      <w:r w:rsidR="008B34DF">
        <w:t xml:space="preserve"> Another reason is </w:t>
      </w:r>
      <w:r w:rsidR="000E5EC0">
        <w:t xml:space="preserve">that </w:t>
      </w:r>
      <w:r w:rsidR="008B34DF">
        <w:t>multi-MCS based link adaptation is more sensitive to CSI feedback delays and errors compared to the single</w:t>
      </w:r>
      <w:r w:rsidR="000E5EC0">
        <w:t>-</w:t>
      </w:r>
      <w:r w:rsidR="008B34DF">
        <w:t xml:space="preserve">MCS approach. </w:t>
      </w:r>
      <w:r w:rsidR="000E5EC0">
        <w:t>A</w:t>
      </w:r>
      <w:r w:rsidR="008B34DF">
        <w:t xml:space="preserve"> slightly higher retransmission probability for Option 1</w:t>
      </w:r>
      <w:r w:rsidR="000E5EC0">
        <w:t xml:space="preserve"> was also observed</w:t>
      </w:r>
      <w:r w:rsidR="008B34DF">
        <w:t>.</w:t>
      </w:r>
      <w:r w:rsidR="00D66E8D">
        <w:t xml:space="preserve"> </w:t>
      </w:r>
      <w:r w:rsidR="008E0332">
        <w:t>S</w:t>
      </w:r>
      <w:r w:rsidR="008B34DF">
        <w:t>imilar result</w:t>
      </w:r>
      <w:r w:rsidR="008E0332">
        <w:t>s</w:t>
      </w:r>
      <w:r w:rsidR="008B34DF">
        <w:t xml:space="preserve"> </w:t>
      </w:r>
      <w:r w:rsidR="008E0332">
        <w:t xml:space="preserve">were </w:t>
      </w:r>
      <w:r w:rsidR="008B34DF">
        <w:t>shown in</w:t>
      </w:r>
      <w:r w:rsidR="00D66E8D">
        <w:t xml:space="preserve"> </w:t>
      </w:r>
      <w:r w:rsidR="00B66F18">
        <w:fldChar w:fldCharType="begin"/>
      </w:r>
      <w:r w:rsidR="00B66F18">
        <w:instrText xml:space="preserve"> REF _Ref1050612 \r \h </w:instrText>
      </w:r>
      <w:r w:rsidR="00B66F18">
        <w:fldChar w:fldCharType="separate"/>
      </w:r>
      <w:r w:rsidR="00EE5338">
        <w:t>[10]</w:t>
      </w:r>
      <w:r w:rsidR="00B66F18">
        <w:fldChar w:fldCharType="end"/>
      </w:r>
      <w:r w:rsidR="00745F12">
        <w:t xml:space="preserve"> where</w:t>
      </w:r>
      <w:r w:rsidR="00D66E8D">
        <w:t xml:space="preserve"> </w:t>
      </w:r>
      <w:r w:rsidR="000E5EC0">
        <w:t xml:space="preserve">a </w:t>
      </w:r>
      <w:r w:rsidR="00D66E8D">
        <w:t>single CW performs</w:t>
      </w:r>
      <w:r w:rsidR="00745F12">
        <w:t xml:space="preserve"> slightly</w:t>
      </w:r>
      <w:r w:rsidR="00D66E8D">
        <w:t xml:space="preserve"> better than two CWs.  </w:t>
      </w:r>
    </w:p>
    <w:p w14:paraId="1483B6A9" w14:textId="1F2FEB57" w:rsidR="00D66E8D" w:rsidRDefault="00D66E8D" w:rsidP="00D66E8D">
      <w:pPr>
        <w:pStyle w:val="Caption"/>
      </w:pPr>
      <w:bookmarkStart w:id="17" w:name="_Ref534664949"/>
      <w:r>
        <w:t xml:space="preserve">Table </w:t>
      </w:r>
      <w:r>
        <w:fldChar w:fldCharType="begin"/>
      </w:r>
      <w:r>
        <w:instrText xml:space="preserve"> SEQ Table \* ARABIC </w:instrText>
      </w:r>
      <w:r>
        <w:fldChar w:fldCharType="separate"/>
      </w:r>
      <w:r w:rsidR="00A04618">
        <w:rPr>
          <w:noProof/>
        </w:rPr>
        <w:t>1</w:t>
      </w:r>
      <w:r>
        <w:fldChar w:fldCharType="end"/>
      </w:r>
      <w:bookmarkEnd w:id="17"/>
      <w:r>
        <w:t xml:space="preserve">:  NC-JT Performance </w:t>
      </w:r>
      <w:r w:rsidR="008B34DF">
        <w:t>comparison</w:t>
      </w:r>
      <w:r>
        <w:t xml:space="preserve"> between the </w:t>
      </w:r>
      <w:r w:rsidR="007271A6">
        <w:t>new (Option 1) and Rel-15 (Option 2) CW to layer mapping</w:t>
      </w:r>
      <w:r>
        <w:t>.</w:t>
      </w:r>
    </w:p>
    <w:tbl>
      <w:tblPr>
        <w:tblStyle w:val="TableGrid"/>
        <w:tblW w:w="0" w:type="auto"/>
        <w:jc w:val="center"/>
        <w:tblLook w:val="04A0" w:firstRow="1" w:lastRow="0" w:firstColumn="1" w:lastColumn="0" w:noHBand="0" w:noVBand="1"/>
      </w:tblPr>
      <w:tblGrid>
        <w:gridCol w:w="988"/>
        <w:gridCol w:w="1701"/>
        <w:gridCol w:w="1701"/>
        <w:gridCol w:w="1701"/>
        <w:gridCol w:w="1701"/>
      </w:tblGrid>
      <w:tr w:rsidR="00D66E8D" w:rsidRPr="005C140C" w14:paraId="2954C2B4" w14:textId="77777777" w:rsidTr="00355944">
        <w:trPr>
          <w:trHeight w:val="300"/>
          <w:jc w:val="center"/>
        </w:trPr>
        <w:tc>
          <w:tcPr>
            <w:tcW w:w="988" w:type="dxa"/>
            <w:noWrap/>
            <w:hideMark/>
          </w:tcPr>
          <w:p w14:paraId="1C03391A" w14:textId="77777777" w:rsidR="00D66E8D" w:rsidRPr="005C140C" w:rsidRDefault="00D66E8D" w:rsidP="00355944">
            <w:pPr>
              <w:rPr>
                <w:lang w:val="en-CA"/>
              </w:rPr>
            </w:pPr>
          </w:p>
        </w:tc>
        <w:tc>
          <w:tcPr>
            <w:tcW w:w="3402" w:type="dxa"/>
            <w:gridSpan w:val="2"/>
          </w:tcPr>
          <w:p w14:paraId="42B26DC4" w14:textId="242E9BDF" w:rsidR="00D66E8D" w:rsidRPr="005C140C" w:rsidRDefault="00D66E8D" w:rsidP="00355944">
            <w:pPr>
              <w:rPr>
                <w:lang w:val="en-CA"/>
              </w:rPr>
            </w:pPr>
            <w:r w:rsidRPr="005C140C">
              <w:t>Cell edge UE throughput gain</w:t>
            </w:r>
            <w:r w:rsidR="007271A6">
              <w:t xml:space="preserve"> </w:t>
            </w:r>
          </w:p>
        </w:tc>
        <w:tc>
          <w:tcPr>
            <w:tcW w:w="3402" w:type="dxa"/>
            <w:gridSpan w:val="2"/>
          </w:tcPr>
          <w:p w14:paraId="5229D171" w14:textId="77777777" w:rsidR="00D66E8D" w:rsidRPr="005C140C" w:rsidRDefault="00D66E8D" w:rsidP="00355944">
            <w:r w:rsidRPr="005C140C">
              <w:t>Mean UE throughput gain</w:t>
            </w:r>
          </w:p>
        </w:tc>
      </w:tr>
      <w:tr w:rsidR="00D66E8D" w:rsidRPr="005C140C" w14:paraId="6A597CB7" w14:textId="77777777" w:rsidTr="00355944">
        <w:trPr>
          <w:trHeight w:val="900"/>
          <w:jc w:val="center"/>
        </w:trPr>
        <w:tc>
          <w:tcPr>
            <w:tcW w:w="988" w:type="dxa"/>
            <w:noWrap/>
            <w:hideMark/>
          </w:tcPr>
          <w:p w14:paraId="33BE4763" w14:textId="77777777" w:rsidR="00D66E8D" w:rsidRPr="005C140C" w:rsidRDefault="00D66E8D" w:rsidP="00355944">
            <w:r w:rsidRPr="005C140C">
              <w:t xml:space="preserve">RU </w:t>
            </w:r>
          </w:p>
        </w:tc>
        <w:tc>
          <w:tcPr>
            <w:tcW w:w="1701" w:type="dxa"/>
            <w:hideMark/>
          </w:tcPr>
          <w:p w14:paraId="25C56C32" w14:textId="77777777" w:rsidR="00D66E8D" w:rsidRDefault="00D66E8D" w:rsidP="00355944">
            <w:r>
              <w:t>Option 1</w:t>
            </w:r>
          </w:p>
          <w:p w14:paraId="21D47BBA" w14:textId="77777777" w:rsidR="00D66E8D" w:rsidRPr="005C140C" w:rsidRDefault="00D66E8D" w:rsidP="00355944">
            <w:r>
              <w:t>(two CWs)</w:t>
            </w:r>
          </w:p>
        </w:tc>
        <w:tc>
          <w:tcPr>
            <w:tcW w:w="1701" w:type="dxa"/>
            <w:hideMark/>
          </w:tcPr>
          <w:p w14:paraId="6F9B65EF" w14:textId="36F5CF8F" w:rsidR="00D66E8D" w:rsidRDefault="00D66E8D" w:rsidP="00355944">
            <w:r>
              <w:t>Option 2</w:t>
            </w:r>
            <w:r w:rsidR="007271A6">
              <w:t xml:space="preserve"> (</w:t>
            </w:r>
            <w:r w:rsidR="007271A6" w:rsidRPr="007D3E7E">
              <w:rPr>
                <w:b/>
              </w:rPr>
              <w:t>Rel-15</w:t>
            </w:r>
            <w:r w:rsidR="007271A6">
              <w:t>)</w:t>
            </w:r>
          </w:p>
          <w:p w14:paraId="37A27A16" w14:textId="77777777" w:rsidR="00D66E8D" w:rsidRPr="005C140C" w:rsidRDefault="00D66E8D" w:rsidP="00355944">
            <w:r>
              <w:t>(single CW)</w:t>
            </w:r>
          </w:p>
        </w:tc>
        <w:tc>
          <w:tcPr>
            <w:tcW w:w="1701" w:type="dxa"/>
          </w:tcPr>
          <w:p w14:paraId="6F3265FF" w14:textId="77777777" w:rsidR="00D66E8D" w:rsidRDefault="00D66E8D" w:rsidP="00355944">
            <w:r>
              <w:t>Option 1</w:t>
            </w:r>
          </w:p>
          <w:p w14:paraId="7B7FD6D4" w14:textId="77777777" w:rsidR="00D66E8D" w:rsidRPr="005C140C" w:rsidRDefault="00D66E8D" w:rsidP="00355944">
            <w:r>
              <w:t>(two CWs)</w:t>
            </w:r>
          </w:p>
        </w:tc>
        <w:tc>
          <w:tcPr>
            <w:tcW w:w="1701" w:type="dxa"/>
          </w:tcPr>
          <w:p w14:paraId="72617222" w14:textId="2420467F" w:rsidR="00D66E8D" w:rsidRDefault="00D66E8D" w:rsidP="00355944">
            <w:r>
              <w:t>Option 2</w:t>
            </w:r>
            <w:r w:rsidR="007271A6">
              <w:t xml:space="preserve"> (</w:t>
            </w:r>
            <w:r w:rsidR="007271A6" w:rsidRPr="007D3E7E">
              <w:rPr>
                <w:b/>
              </w:rPr>
              <w:t>Rel-15</w:t>
            </w:r>
            <w:r w:rsidR="007271A6">
              <w:t>)</w:t>
            </w:r>
          </w:p>
          <w:p w14:paraId="1F646A94" w14:textId="77777777" w:rsidR="00D66E8D" w:rsidRPr="005C140C" w:rsidRDefault="00D66E8D" w:rsidP="00355944">
            <w:r>
              <w:t>(single CW)</w:t>
            </w:r>
          </w:p>
        </w:tc>
      </w:tr>
      <w:tr w:rsidR="00D66E8D" w:rsidRPr="005C140C" w14:paraId="1DF54DD1" w14:textId="77777777" w:rsidTr="007D3E7E">
        <w:trPr>
          <w:trHeight w:val="300"/>
          <w:jc w:val="center"/>
        </w:trPr>
        <w:tc>
          <w:tcPr>
            <w:tcW w:w="988" w:type="dxa"/>
            <w:noWrap/>
            <w:hideMark/>
          </w:tcPr>
          <w:p w14:paraId="0612673A" w14:textId="77777777" w:rsidR="00D66E8D" w:rsidRPr="005C140C" w:rsidRDefault="00D66E8D" w:rsidP="00355944">
            <w:r w:rsidRPr="005C140C">
              <w:t>10%</w:t>
            </w:r>
          </w:p>
        </w:tc>
        <w:tc>
          <w:tcPr>
            <w:tcW w:w="1701" w:type="dxa"/>
            <w:noWrap/>
            <w:hideMark/>
          </w:tcPr>
          <w:p w14:paraId="0B0EE162"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54E920C0" w14:textId="77777777" w:rsidR="00D66E8D" w:rsidRPr="005C140C" w:rsidRDefault="00D66E8D" w:rsidP="007D3E7E">
            <w:pPr>
              <w:jc w:val="center"/>
            </w:pPr>
            <w:r w:rsidRPr="005C140C">
              <w:t>8%</w:t>
            </w:r>
          </w:p>
        </w:tc>
        <w:tc>
          <w:tcPr>
            <w:tcW w:w="1701" w:type="dxa"/>
          </w:tcPr>
          <w:p w14:paraId="0E9A4FC7" w14:textId="77777777" w:rsidR="00D66E8D" w:rsidRPr="005C140C" w:rsidRDefault="00D66E8D" w:rsidP="007D3E7E">
            <w:pPr>
              <w:jc w:val="center"/>
            </w:pPr>
            <w:r w:rsidRPr="005C140C">
              <w:t>0%</w:t>
            </w:r>
          </w:p>
        </w:tc>
        <w:tc>
          <w:tcPr>
            <w:tcW w:w="1701" w:type="dxa"/>
            <w:shd w:val="clear" w:color="auto" w:fill="EAF1DD" w:themeFill="accent3" w:themeFillTint="33"/>
          </w:tcPr>
          <w:p w14:paraId="50F33998" w14:textId="77777777" w:rsidR="00D66E8D" w:rsidRPr="005C140C" w:rsidRDefault="00D66E8D" w:rsidP="007D3E7E">
            <w:pPr>
              <w:jc w:val="center"/>
            </w:pPr>
            <w:r w:rsidRPr="005C140C">
              <w:t>5%</w:t>
            </w:r>
          </w:p>
        </w:tc>
      </w:tr>
      <w:tr w:rsidR="00D66E8D" w:rsidRPr="005C140C" w14:paraId="35950EB9" w14:textId="77777777" w:rsidTr="007D3E7E">
        <w:trPr>
          <w:trHeight w:val="300"/>
          <w:jc w:val="center"/>
        </w:trPr>
        <w:tc>
          <w:tcPr>
            <w:tcW w:w="988" w:type="dxa"/>
            <w:noWrap/>
            <w:hideMark/>
          </w:tcPr>
          <w:p w14:paraId="66B71D58" w14:textId="77777777" w:rsidR="00D66E8D" w:rsidRPr="005C140C" w:rsidRDefault="00D66E8D" w:rsidP="00355944">
            <w:r w:rsidRPr="005C140C">
              <w:t>20%</w:t>
            </w:r>
          </w:p>
        </w:tc>
        <w:tc>
          <w:tcPr>
            <w:tcW w:w="1701" w:type="dxa"/>
            <w:noWrap/>
            <w:hideMark/>
          </w:tcPr>
          <w:p w14:paraId="19EDB1AE"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4EC62B97" w14:textId="77777777" w:rsidR="00D66E8D" w:rsidRPr="005C140C" w:rsidRDefault="00D66E8D" w:rsidP="007D3E7E">
            <w:pPr>
              <w:jc w:val="center"/>
            </w:pPr>
            <w:r w:rsidRPr="005C140C">
              <w:t>7%</w:t>
            </w:r>
          </w:p>
        </w:tc>
        <w:tc>
          <w:tcPr>
            <w:tcW w:w="1701" w:type="dxa"/>
          </w:tcPr>
          <w:p w14:paraId="23830F5B" w14:textId="77777777" w:rsidR="00D66E8D" w:rsidRPr="005C140C" w:rsidRDefault="00D66E8D" w:rsidP="007D3E7E">
            <w:pPr>
              <w:jc w:val="center"/>
            </w:pPr>
            <w:r w:rsidRPr="005C140C">
              <w:t>0%</w:t>
            </w:r>
          </w:p>
        </w:tc>
        <w:tc>
          <w:tcPr>
            <w:tcW w:w="1701" w:type="dxa"/>
            <w:shd w:val="clear" w:color="auto" w:fill="EAF1DD" w:themeFill="accent3" w:themeFillTint="33"/>
          </w:tcPr>
          <w:p w14:paraId="75F0E52E" w14:textId="77777777" w:rsidR="00D66E8D" w:rsidRPr="005C140C" w:rsidRDefault="00D66E8D" w:rsidP="007D3E7E">
            <w:pPr>
              <w:jc w:val="center"/>
            </w:pPr>
            <w:r w:rsidRPr="005C140C">
              <w:t>6%</w:t>
            </w:r>
          </w:p>
        </w:tc>
      </w:tr>
      <w:tr w:rsidR="00D66E8D" w:rsidRPr="005C140C" w14:paraId="0460802E" w14:textId="77777777" w:rsidTr="007D3E7E">
        <w:trPr>
          <w:trHeight w:val="300"/>
          <w:jc w:val="center"/>
        </w:trPr>
        <w:tc>
          <w:tcPr>
            <w:tcW w:w="988" w:type="dxa"/>
            <w:noWrap/>
            <w:hideMark/>
          </w:tcPr>
          <w:p w14:paraId="3262902C" w14:textId="77777777" w:rsidR="00D66E8D" w:rsidRPr="005C140C" w:rsidRDefault="00D66E8D" w:rsidP="00355944">
            <w:r w:rsidRPr="005C140C">
              <w:t>30%</w:t>
            </w:r>
          </w:p>
        </w:tc>
        <w:tc>
          <w:tcPr>
            <w:tcW w:w="1701" w:type="dxa"/>
            <w:noWrap/>
            <w:hideMark/>
          </w:tcPr>
          <w:p w14:paraId="0A41ADF9"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14BBCF99" w14:textId="77777777" w:rsidR="00D66E8D" w:rsidRPr="005C140C" w:rsidRDefault="00D66E8D" w:rsidP="007D3E7E">
            <w:pPr>
              <w:jc w:val="center"/>
            </w:pPr>
            <w:r w:rsidRPr="005C140C">
              <w:t>4%</w:t>
            </w:r>
          </w:p>
        </w:tc>
        <w:tc>
          <w:tcPr>
            <w:tcW w:w="1701" w:type="dxa"/>
          </w:tcPr>
          <w:p w14:paraId="0417E585" w14:textId="77777777" w:rsidR="00D66E8D" w:rsidRPr="005C140C" w:rsidRDefault="00D66E8D" w:rsidP="007D3E7E">
            <w:pPr>
              <w:jc w:val="center"/>
            </w:pPr>
            <w:r w:rsidRPr="005C140C">
              <w:t>0%</w:t>
            </w:r>
          </w:p>
        </w:tc>
        <w:tc>
          <w:tcPr>
            <w:tcW w:w="1701" w:type="dxa"/>
            <w:shd w:val="clear" w:color="auto" w:fill="EAF1DD" w:themeFill="accent3" w:themeFillTint="33"/>
          </w:tcPr>
          <w:p w14:paraId="23CCD6FD" w14:textId="77777777" w:rsidR="00D66E8D" w:rsidRPr="005C140C" w:rsidRDefault="00D66E8D" w:rsidP="007D3E7E">
            <w:pPr>
              <w:jc w:val="center"/>
            </w:pPr>
            <w:r w:rsidRPr="005C140C">
              <w:t>7%</w:t>
            </w:r>
          </w:p>
        </w:tc>
      </w:tr>
      <w:tr w:rsidR="00D66E8D" w:rsidRPr="005C140C" w14:paraId="52BDB07E" w14:textId="77777777" w:rsidTr="007D3E7E">
        <w:trPr>
          <w:trHeight w:val="300"/>
          <w:jc w:val="center"/>
        </w:trPr>
        <w:tc>
          <w:tcPr>
            <w:tcW w:w="988" w:type="dxa"/>
            <w:noWrap/>
            <w:hideMark/>
          </w:tcPr>
          <w:p w14:paraId="05221724" w14:textId="77777777" w:rsidR="00D66E8D" w:rsidRPr="005C140C" w:rsidRDefault="00D66E8D" w:rsidP="00355944">
            <w:r w:rsidRPr="005C140C">
              <w:t>40%</w:t>
            </w:r>
          </w:p>
        </w:tc>
        <w:tc>
          <w:tcPr>
            <w:tcW w:w="1701" w:type="dxa"/>
            <w:noWrap/>
            <w:hideMark/>
          </w:tcPr>
          <w:p w14:paraId="07DE7CEC"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7D6B3017" w14:textId="77777777" w:rsidR="00D66E8D" w:rsidRPr="005C140C" w:rsidRDefault="00D66E8D" w:rsidP="007D3E7E">
            <w:pPr>
              <w:jc w:val="center"/>
            </w:pPr>
            <w:r w:rsidRPr="005C140C">
              <w:t>5%</w:t>
            </w:r>
          </w:p>
        </w:tc>
        <w:tc>
          <w:tcPr>
            <w:tcW w:w="1701" w:type="dxa"/>
          </w:tcPr>
          <w:p w14:paraId="1420D1B4" w14:textId="77777777" w:rsidR="00D66E8D" w:rsidRPr="005C140C" w:rsidRDefault="00D66E8D" w:rsidP="007D3E7E">
            <w:pPr>
              <w:jc w:val="center"/>
            </w:pPr>
            <w:r w:rsidRPr="005C140C">
              <w:t>0%</w:t>
            </w:r>
          </w:p>
        </w:tc>
        <w:tc>
          <w:tcPr>
            <w:tcW w:w="1701" w:type="dxa"/>
            <w:shd w:val="clear" w:color="auto" w:fill="EAF1DD" w:themeFill="accent3" w:themeFillTint="33"/>
          </w:tcPr>
          <w:p w14:paraId="4A1996DE" w14:textId="77777777" w:rsidR="00D66E8D" w:rsidRPr="005C140C" w:rsidRDefault="00D66E8D" w:rsidP="007D3E7E">
            <w:pPr>
              <w:jc w:val="center"/>
            </w:pPr>
            <w:r w:rsidRPr="005C140C">
              <w:t>8%</w:t>
            </w:r>
          </w:p>
        </w:tc>
      </w:tr>
      <w:tr w:rsidR="00D66E8D" w:rsidRPr="005C140C" w14:paraId="0558B396" w14:textId="77777777" w:rsidTr="007D3E7E">
        <w:trPr>
          <w:trHeight w:val="300"/>
          <w:jc w:val="center"/>
        </w:trPr>
        <w:tc>
          <w:tcPr>
            <w:tcW w:w="988" w:type="dxa"/>
            <w:noWrap/>
            <w:hideMark/>
          </w:tcPr>
          <w:p w14:paraId="5228B68D" w14:textId="77777777" w:rsidR="00D66E8D" w:rsidRPr="005C140C" w:rsidRDefault="00D66E8D" w:rsidP="00355944">
            <w:r w:rsidRPr="005C140C">
              <w:t>50%</w:t>
            </w:r>
          </w:p>
        </w:tc>
        <w:tc>
          <w:tcPr>
            <w:tcW w:w="1701" w:type="dxa"/>
            <w:noWrap/>
            <w:hideMark/>
          </w:tcPr>
          <w:p w14:paraId="7EF024D2"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5DC1982E" w14:textId="77777777" w:rsidR="00D66E8D" w:rsidRPr="005C140C" w:rsidRDefault="00D66E8D" w:rsidP="007D3E7E">
            <w:pPr>
              <w:jc w:val="center"/>
            </w:pPr>
            <w:r w:rsidRPr="005C140C">
              <w:t>7%</w:t>
            </w:r>
          </w:p>
        </w:tc>
        <w:tc>
          <w:tcPr>
            <w:tcW w:w="1701" w:type="dxa"/>
          </w:tcPr>
          <w:p w14:paraId="66F7FB58" w14:textId="77777777" w:rsidR="00D66E8D" w:rsidRPr="005C140C" w:rsidRDefault="00D66E8D" w:rsidP="007D3E7E">
            <w:pPr>
              <w:jc w:val="center"/>
            </w:pPr>
            <w:r w:rsidRPr="005C140C">
              <w:t>0%</w:t>
            </w:r>
          </w:p>
        </w:tc>
        <w:tc>
          <w:tcPr>
            <w:tcW w:w="1701" w:type="dxa"/>
            <w:shd w:val="clear" w:color="auto" w:fill="EAF1DD" w:themeFill="accent3" w:themeFillTint="33"/>
          </w:tcPr>
          <w:p w14:paraId="5272489E" w14:textId="77777777" w:rsidR="00D66E8D" w:rsidRPr="005C140C" w:rsidRDefault="00D66E8D" w:rsidP="007D3E7E">
            <w:pPr>
              <w:jc w:val="center"/>
            </w:pPr>
            <w:r w:rsidRPr="005C140C">
              <w:t>8%</w:t>
            </w:r>
          </w:p>
        </w:tc>
      </w:tr>
      <w:tr w:rsidR="00D66E8D" w:rsidRPr="005C140C" w14:paraId="25CF1218" w14:textId="77777777" w:rsidTr="007D3E7E">
        <w:trPr>
          <w:trHeight w:val="300"/>
          <w:jc w:val="center"/>
        </w:trPr>
        <w:tc>
          <w:tcPr>
            <w:tcW w:w="988" w:type="dxa"/>
            <w:noWrap/>
            <w:hideMark/>
          </w:tcPr>
          <w:p w14:paraId="36EE4155" w14:textId="77777777" w:rsidR="00D66E8D" w:rsidRPr="005C140C" w:rsidRDefault="00D66E8D" w:rsidP="00355944">
            <w:r w:rsidRPr="005C140C">
              <w:t>60%</w:t>
            </w:r>
          </w:p>
        </w:tc>
        <w:tc>
          <w:tcPr>
            <w:tcW w:w="1701" w:type="dxa"/>
            <w:noWrap/>
            <w:hideMark/>
          </w:tcPr>
          <w:p w14:paraId="6D4D2A6D" w14:textId="77777777" w:rsidR="00D66E8D" w:rsidRPr="005C140C" w:rsidRDefault="00D66E8D" w:rsidP="007D3E7E">
            <w:pPr>
              <w:jc w:val="center"/>
            </w:pPr>
            <w:r w:rsidRPr="005C140C">
              <w:t>0%</w:t>
            </w:r>
          </w:p>
        </w:tc>
        <w:tc>
          <w:tcPr>
            <w:tcW w:w="1701" w:type="dxa"/>
            <w:shd w:val="clear" w:color="auto" w:fill="EAF1DD" w:themeFill="accent3" w:themeFillTint="33"/>
            <w:noWrap/>
            <w:hideMark/>
          </w:tcPr>
          <w:p w14:paraId="44617B8D" w14:textId="77777777" w:rsidR="00D66E8D" w:rsidRPr="005C140C" w:rsidRDefault="00D66E8D" w:rsidP="007D3E7E">
            <w:pPr>
              <w:jc w:val="center"/>
            </w:pPr>
            <w:r w:rsidRPr="005C140C">
              <w:t>6%</w:t>
            </w:r>
          </w:p>
        </w:tc>
        <w:tc>
          <w:tcPr>
            <w:tcW w:w="1701" w:type="dxa"/>
          </w:tcPr>
          <w:p w14:paraId="6ACDB60C" w14:textId="77777777" w:rsidR="00D66E8D" w:rsidRPr="005C140C" w:rsidRDefault="00D66E8D" w:rsidP="007D3E7E">
            <w:pPr>
              <w:jc w:val="center"/>
            </w:pPr>
            <w:r w:rsidRPr="005C140C">
              <w:t>0%</w:t>
            </w:r>
          </w:p>
        </w:tc>
        <w:tc>
          <w:tcPr>
            <w:tcW w:w="1701" w:type="dxa"/>
            <w:shd w:val="clear" w:color="auto" w:fill="EAF1DD" w:themeFill="accent3" w:themeFillTint="33"/>
          </w:tcPr>
          <w:p w14:paraId="70CDE4CA" w14:textId="77777777" w:rsidR="00D66E8D" w:rsidRPr="005C140C" w:rsidRDefault="00D66E8D" w:rsidP="007D3E7E">
            <w:pPr>
              <w:jc w:val="center"/>
            </w:pPr>
            <w:r w:rsidRPr="005C140C">
              <w:t>7%</w:t>
            </w:r>
          </w:p>
        </w:tc>
      </w:tr>
    </w:tbl>
    <w:p w14:paraId="13F5EE2D" w14:textId="77777777" w:rsidR="00D66E8D" w:rsidRDefault="00D66E8D" w:rsidP="00D66E8D"/>
    <w:p w14:paraId="5CBEE473" w14:textId="77777777" w:rsidR="00D66E8D" w:rsidRDefault="00D66E8D" w:rsidP="00D66E8D">
      <w:pPr>
        <w:pStyle w:val="Observation"/>
      </w:pPr>
      <w:r>
        <w:t>NC-JT with Option 2 (a single CW) slightly outperforms NC-JT with Option 1 (two CWs) in indoor scenario.</w:t>
      </w:r>
    </w:p>
    <w:p w14:paraId="169FD9C7" w14:textId="6770F261" w:rsidR="00722E8E" w:rsidRDefault="00E82137" w:rsidP="00D66E8D">
      <w:pPr>
        <w:pStyle w:val="Observation"/>
        <w:numPr>
          <w:ilvl w:val="0"/>
          <w:numId w:val="0"/>
        </w:numPr>
        <w:rPr>
          <w:b w:val="0"/>
        </w:rPr>
      </w:pPr>
      <w:r>
        <w:rPr>
          <w:b w:val="0"/>
        </w:rPr>
        <w:t xml:space="preserve">The results presented here are complemented by additional system-level simulations in the Dense Urban scenario in </w:t>
      </w:r>
      <w:r>
        <w:rPr>
          <w:b w:val="0"/>
        </w:rPr>
        <w:fldChar w:fldCharType="begin"/>
      </w:r>
      <w:r>
        <w:rPr>
          <w:b w:val="0"/>
        </w:rPr>
        <w:instrText xml:space="preserve"> REF _Ref4704061 \r \h </w:instrText>
      </w:r>
      <w:r>
        <w:rPr>
          <w:b w:val="0"/>
        </w:rPr>
      </w:r>
      <w:r>
        <w:rPr>
          <w:b w:val="0"/>
        </w:rPr>
        <w:fldChar w:fldCharType="separate"/>
      </w:r>
      <w:r>
        <w:rPr>
          <w:b w:val="0"/>
        </w:rPr>
        <w:t>[12]</w:t>
      </w:r>
      <w:r>
        <w:rPr>
          <w:b w:val="0"/>
        </w:rPr>
        <w:fldChar w:fldCharType="end"/>
      </w:r>
      <w:r>
        <w:rPr>
          <w:b w:val="0"/>
        </w:rPr>
        <w:t xml:space="preserve"> as well as link-level simulations of the indoor scenario in </w:t>
      </w:r>
      <w:r>
        <w:rPr>
          <w:b w:val="0"/>
        </w:rPr>
        <w:fldChar w:fldCharType="begin"/>
      </w:r>
      <w:r>
        <w:rPr>
          <w:b w:val="0"/>
        </w:rPr>
        <w:instrText xml:space="preserve"> REF _Ref4704064 \r \h </w:instrText>
      </w:r>
      <w:r>
        <w:rPr>
          <w:b w:val="0"/>
        </w:rPr>
      </w:r>
      <w:r>
        <w:rPr>
          <w:b w:val="0"/>
        </w:rPr>
        <w:fldChar w:fldCharType="separate"/>
      </w:r>
      <w:r>
        <w:rPr>
          <w:b w:val="0"/>
        </w:rPr>
        <w:t>[13]</w:t>
      </w:r>
      <w:r>
        <w:rPr>
          <w:b w:val="0"/>
        </w:rPr>
        <w:fldChar w:fldCharType="end"/>
      </w:r>
      <w:r>
        <w:rPr>
          <w:b w:val="0"/>
        </w:rPr>
        <w:t>. Altogether, these results consistently show that using a single CW performs similarly or slightly better than multiple CWs.</w:t>
      </w:r>
      <w:r w:rsidR="00765BF7">
        <w:rPr>
          <w:b w:val="0"/>
        </w:rPr>
        <w:t xml:space="preserve">  </w:t>
      </w:r>
      <w:r w:rsidR="00AF230B">
        <w:rPr>
          <w:b w:val="0"/>
        </w:rPr>
        <w:t xml:space="preserve"> </w:t>
      </w:r>
    </w:p>
    <w:p w14:paraId="224F0125" w14:textId="66435E7F" w:rsidR="00D66E8D" w:rsidRPr="007424D4" w:rsidRDefault="00D66E8D" w:rsidP="00D66E8D">
      <w:pPr>
        <w:pStyle w:val="Observation"/>
        <w:numPr>
          <w:ilvl w:val="0"/>
          <w:numId w:val="0"/>
        </w:numPr>
        <w:rPr>
          <w:b w:val="0"/>
        </w:rPr>
      </w:pPr>
      <w:r w:rsidRPr="007424D4">
        <w:rPr>
          <w:b w:val="0"/>
        </w:rPr>
        <w:lastRenderedPageBreak/>
        <w:t xml:space="preserve">Given that Option 2 slightly </w:t>
      </w:r>
      <w:r w:rsidR="007271A6" w:rsidRPr="007424D4">
        <w:rPr>
          <w:b w:val="0"/>
        </w:rPr>
        <w:t>outperforms</w:t>
      </w:r>
      <w:r w:rsidRPr="007424D4">
        <w:rPr>
          <w:b w:val="0"/>
        </w:rPr>
        <w:t xml:space="preserve"> Option 1 and does not need any change of </w:t>
      </w:r>
      <w:r>
        <w:rPr>
          <w:b w:val="0"/>
        </w:rPr>
        <w:t xml:space="preserve">the existing </w:t>
      </w:r>
      <w:r w:rsidRPr="007424D4">
        <w:rPr>
          <w:b w:val="0"/>
        </w:rPr>
        <w:t>CW</w:t>
      </w:r>
      <w:r w:rsidR="00E82137">
        <w:rPr>
          <w:b w:val="0"/>
        </w:rPr>
        <w:t>-</w:t>
      </w:r>
      <w:r w:rsidRPr="007424D4">
        <w:rPr>
          <w:b w:val="0"/>
        </w:rPr>
        <w:t>to</w:t>
      </w:r>
      <w:r w:rsidR="00E82137">
        <w:rPr>
          <w:b w:val="0"/>
        </w:rPr>
        <w:t>-</w:t>
      </w:r>
      <w:r w:rsidRPr="007424D4">
        <w:rPr>
          <w:b w:val="0"/>
        </w:rPr>
        <w:t xml:space="preserve">layer mapping, </w:t>
      </w:r>
      <w:r w:rsidR="007271A6">
        <w:rPr>
          <w:b w:val="0"/>
        </w:rPr>
        <w:t xml:space="preserve">there is no reason to change the mapping in Rel-16. In addition, the multi-PDCCH approach can be used if there is a strong desire from deployment in some scenario to perform per TRP MCS adaptation. </w:t>
      </w:r>
      <w:r w:rsidR="00DF7F5C">
        <w:rPr>
          <w:b w:val="0"/>
        </w:rPr>
        <w:t>T</w:t>
      </w:r>
      <w:r w:rsidR="007271A6">
        <w:rPr>
          <w:b w:val="0"/>
        </w:rPr>
        <w:t>he</w:t>
      </w:r>
      <w:r w:rsidRPr="007424D4">
        <w:rPr>
          <w:b w:val="0"/>
        </w:rPr>
        <w:t xml:space="preserve"> following proposal</w:t>
      </w:r>
      <w:r w:rsidR="00DF7F5C">
        <w:rPr>
          <w:b w:val="0"/>
        </w:rPr>
        <w:t xml:space="preserve"> is made</w:t>
      </w:r>
      <w:r w:rsidRPr="007424D4">
        <w:rPr>
          <w:b w:val="0"/>
        </w:rPr>
        <w:t>:</w:t>
      </w:r>
    </w:p>
    <w:p w14:paraId="167E0696" w14:textId="58E4ED8E" w:rsidR="004F4849" w:rsidRPr="00EA2018" w:rsidRDefault="007271A6" w:rsidP="00EA2018">
      <w:pPr>
        <w:pStyle w:val="Proposal"/>
      </w:pPr>
      <w:bookmarkStart w:id="18" w:name="_Toc4495554"/>
      <w:bookmarkStart w:id="19" w:name="_Toc4748967"/>
      <w:r>
        <w:t>RAN1 concludes that there is no change in CW to layer mapping and number of CW</w:t>
      </w:r>
      <w:r w:rsidR="00333729">
        <w:t>s</w:t>
      </w:r>
      <w:r>
        <w:t xml:space="preserve"> per transmission rank in Rel-16</w:t>
      </w:r>
      <w:r w:rsidR="00D66E8D">
        <w:t>.</w:t>
      </w:r>
      <w:bookmarkEnd w:id="18"/>
      <w:bookmarkEnd w:id="19"/>
      <w:r w:rsidR="00D66E8D">
        <w:t xml:space="preserve"> </w:t>
      </w:r>
    </w:p>
    <w:p w14:paraId="0E5ADF01" w14:textId="73FF602C" w:rsidR="007604D0" w:rsidRDefault="007604D0" w:rsidP="007604D0">
      <w:pPr>
        <w:pStyle w:val="Heading3"/>
      </w:pPr>
      <w:r>
        <w:t>Extended TCI states</w:t>
      </w:r>
    </w:p>
    <w:p w14:paraId="3FD13FC4" w14:textId="2033F01A" w:rsidR="005E7F57" w:rsidRDefault="005E7F57" w:rsidP="007604D0">
      <w:r>
        <w:t>At RAN1 AH 1901, the following was agreed</w:t>
      </w:r>
    </w:p>
    <w:p w14:paraId="198502FA" w14:textId="77777777" w:rsidR="005E7F57" w:rsidRPr="005E7F57" w:rsidRDefault="005E7F57" w:rsidP="005E7F57">
      <w:pPr>
        <w:ind w:left="567"/>
        <w:rPr>
          <w:i/>
        </w:rPr>
      </w:pPr>
      <w:r w:rsidRPr="005E7F57">
        <w:rPr>
          <w:i/>
        </w:rPr>
        <w:t xml:space="preserve">TCI indication framework shall be enhanced in Rel-16 at least for eMBB: </w:t>
      </w:r>
    </w:p>
    <w:p w14:paraId="1ECFE4E6" w14:textId="77777777" w:rsidR="005E7F57" w:rsidRPr="005E7F57" w:rsidRDefault="005E7F57" w:rsidP="00C50C1A">
      <w:pPr>
        <w:numPr>
          <w:ilvl w:val="0"/>
          <w:numId w:val="17"/>
        </w:numPr>
        <w:overflowPunct/>
        <w:autoSpaceDE/>
        <w:autoSpaceDN/>
        <w:adjustRightInd/>
        <w:spacing w:after="0"/>
        <w:ind w:left="1287"/>
        <w:contextualSpacing/>
        <w:textAlignment w:val="auto"/>
        <w:rPr>
          <w:i/>
        </w:rPr>
      </w:pPr>
      <w:r w:rsidRPr="005E7F57">
        <w:rPr>
          <w:i/>
        </w:rPr>
        <w:t xml:space="preserve">Each TCI code point in a DCI can correspond to 1 or 2 TCI states </w:t>
      </w:r>
    </w:p>
    <w:p w14:paraId="288D0840" w14:textId="77777777" w:rsidR="005E7F57" w:rsidRPr="005E7F57" w:rsidRDefault="005E7F57" w:rsidP="00C50C1A">
      <w:pPr>
        <w:numPr>
          <w:ilvl w:val="1"/>
          <w:numId w:val="17"/>
        </w:numPr>
        <w:overflowPunct/>
        <w:autoSpaceDE/>
        <w:autoSpaceDN/>
        <w:adjustRightInd/>
        <w:spacing w:after="0"/>
        <w:ind w:left="2007"/>
        <w:contextualSpacing/>
        <w:textAlignment w:val="auto"/>
        <w:rPr>
          <w:i/>
        </w:rPr>
      </w:pPr>
      <w:r w:rsidRPr="005E7F57">
        <w:rPr>
          <w:i/>
        </w:rPr>
        <w:t xml:space="preserve">When 2 TCI states are activated within a TCI code point, each TCI state corresponds to one CDM group, at least for DMRS type 1 </w:t>
      </w:r>
    </w:p>
    <w:p w14:paraId="458237AC" w14:textId="77777777" w:rsidR="005E7F57" w:rsidRPr="005E7F57" w:rsidRDefault="005E7F57" w:rsidP="00C50C1A">
      <w:pPr>
        <w:numPr>
          <w:ilvl w:val="2"/>
          <w:numId w:val="17"/>
        </w:numPr>
        <w:overflowPunct/>
        <w:autoSpaceDE/>
        <w:autoSpaceDN/>
        <w:adjustRightInd/>
        <w:spacing w:after="0"/>
        <w:ind w:left="2727"/>
        <w:contextualSpacing/>
        <w:textAlignment w:val="auto"/>
        <w:rPr>
          <w:i/>
        </w:rPr>
      </w:pPr>
      <w:r w:rsidRPr="005E7F57">
        <w:rPr>
          <w:i/>
        </w:rPr>
        <w:t>FFS design for DMRS type 2</w:t>
      </w:r>
    </w:p>
    <w:p w14:paraId="2F9E92B5" w14:textId="77777777" w:rsidR="005E7F57" w:rsidRPr="005E7F57" w:rsidRDefault="005E7F57" w:rsidP="00C50C1A">
      <w:pPr>
        <w:numPr>
          <w:ilvl w:val="1"/>
          <w:numId w:val="17"/>
        </w:numPr>
        <w:overflowPunct/>
        <w:autoSpaceDE/>
        <w:autoSpaceDN/>
        <w:adjustRightInd/>
        <w:spacing w:after="0"/>
        <w:ind w:left="2007"/>
        <w:contextualSpacing/>
        <w:textAlignment w:val="auto"/>
        <w:rPr>
          <w:i/>
        </w:rPr>
      </w:pPr>
      <w:r w:rsidRPr="005E7F57">
        <w:rPr>
          <w:i/>
        </w:rPr>
        <w:t>FFS: TCI field in DCI, and associated MAC-CE signaling impact</w:t>
      </w:r>
    </w:p>
    <w:p w14:paraId="038ED4C4" w14:textId="77777777" w:rsidR="005E7F57" w:rsidRDefault="005E7F57" w:rsidP="007604D0"/>
    <w:p w14:paraId="7A725B51" w14:textId="56AC4288" w:rsidR="005C1AFC" w:rsidRDefault="005E7F57" w:rsidP="007604D0">
      <w:r w:rsidRPr="005C1AFC">
        <w:t xml:space="preserve">A first remaining issue is the design for DMRS type 2. </w:t>
      </w:r>
      <w:r w:rsidR="00EF64CE" w:rsidRPr="005C1AFC">
        <w:t xml:space="preserve">As there are three CDM groups for DMRS Type 2, </w:t>
      </w:r>
      <w:r w:rsidR="005C1AFC">
        <w:t>but the agreement states only two TCI states can be configured to a code point, at most two TRPs can be used in the transmission of PDSCH to the UE. It is thus sufficient that the two first CDM groups are used by the PDSCH in a multi-TRP transmission. Hence,</w:t>
      </w:r>
    </w:p>
    <w:p w14:paraId="258DAF82" w14:textId="777A0709" w:rsidR="005C1AFC" w:rsidRPr="003F26F9" w:rsidRDefault="005C1AFC" w:rsidP="003F26F9">
      <w:pPr>
        <w:pStyle w:val="Proposal"/>
      </w:pPr>
      <w:bookmarkStart w:id="20" w:name="_Toc4495555"/>
      <w:bookmarkStart w:id="21" w:name="_Toc4748968"/>
      <w:r w:rsidRPr="003F26F9">
        <w:t xml:space="preserve">When DMRS Type </w:t>
      </w:r>
      <w:r w:rsidR="00FE6F94">
        <w:t xml:space="preserve">1 or Type </w:t>
      </w:r>
      <w:r w:rsidRPr="003F26F9">
        <w:t xml:space="preserve">2 is configured, </w:t>
      </w:r>
      <w:r w:rsidR="003F26F9" w:rsidRPr="003F26F9">
        <w:t xml:space="preserve">and when 2 TCI states are activated within a TCI code point, </w:t>
      </w:r>
      <w:r w:rsidR="00FE6F94">
        <w:t>the first and second TCI</w:t>
      </w:r>
      <w:r w:rsidR="003F26F9" w:rsidRPr="003F26F9">
        <w:t xml:space="preserve"> state corresponds to CDM group</w:t>
      </w:r>
      <w:r w:rsidR="003F26F9">
        <w:t xml:space="preserve"> λ=0,1 respectively.</w:t>
      </w:r>
      <w:bookmarkEnd w:id="20"/>
      <w:bookmarkEnd w:id="21"/>
      <w:r w:rsidR="003F26F9">
        <w:t xml:space="preserve"> </w:t>
      </w:r>
    </w:p>
    <w:p w14:paraId="502EB27B" w14:textId="0DF54176" w:rsidR="00176BB2" w:rsidRDefault="003F26F9" w:rsidP="00275A8F">
      <w:pPr>
        <w:pStyle w:val="BodyText"/>
        <w:rPr>
          <w:lang w:val="en-US"/>
        </w:rPr>
      </w:pPr>
      <w:bookmarkStart w:id="22" w:name="_Toc534913460"/>
      <w:r>
        <w:rPr>
          <w:lang w:val="en-US"/>
        </w:rPr>
        <w:t>In the code point configuration,</w:t>
      </w:r>
      <w:r w:rsidR="00176BB2">
        <w:rPr>
          <w:lang w:val="en-US"/>
        </w:rPr>
        <w:t xml:space="preserve"> some TCI</w:t>
      </w:r>
      <w:r w:rsidR="00FD3E21">
        <w:rPr>
          <w:lang w:val="en-US"/>
        </w:rPr>
        <w:t xml:space="preserve"> codepoints</w:t>
      </w:r>
      <w:r w:rsidR="00176BB2">
        <w:rPr>
          <w:lang w:val="en-US"/>
        </w:rPr>
        <w:t xml:space="preserve"> </w:t>
      </w:r>
      <w:r w:rsidR="00FD3E21">
        <w:rPr>
          <w:lang w:val="en-US"/>
        </w:rPr>
        <w:t xml:space="preserve">can be associated with </w:t>
      </w:r>
      <w:r w:rsidR="00176BB2">
        <w:rPr>
          <w:lang w:val="en-US"/>
        </w:rPr>
        <w:t xml:space="preserve">a single </w:t>
      </w:r>
      <w:r w:rsidR="00FD3E21">
        <w:rPr>
          <w:lang w:val="en-US"/>
        </w:rPr>
        <w:t xml:space="preserve">TCI </w:t>
      </w:r>
      <w:r w:rsidR="00D609F8">
        <w:rPr>
          <w:lang w:val="en-US"/>
        </w:rPr>
        <w:t>s</w:t>
      </w:r>
      <w:r w:rsidR="00FD3E21">
        <w:rPr>
          <w:lang w:val="en-US"/>
        </w:rPr>
        <w:t>tate</w:t>
      </w:r>
      <w:r w:rsidR="00176BB2">
        <w:rPr>
          <w:lang w:val="en-US"/>
        </w:rPr>
        <w:t xml:space="preserve"> as in Rel-15 </w:t>
      </w:r>
      <w:r>
        <w:rPr>
          <w:lang w:val="en-US"/>
        </w:rPr>
        <w:t>and</w:t>
      </w:r>
      <w:r w:rsidR="00176BB2">
        <w:rPr>
          <w:lang w:val="en-US"/>
        </w:rPr>
        <w:t xml:space="preserve"> are used for DPS while some other</w:t>
      </w:r>
      <w:r w:rsidR="00FD3E21">
        <w:rPr>
          <w:lang w:val="en-US"/>
        </w:rPr>
        <w:t xml:space="preserve"> codepoint</w:t>
      </w:r>
      <w:r w:rsidR="00176BB2">
        <w:rPr>
          <w:lang w:val="en-US"/>
        </w:rPr>
        <w:t xml:space="preserve">s </w:t>
      </w:r>
      <w:r w:rsidR="00FD3E21">
        <w:rPr>
          <w:lang w:val="en-US"/>
        </w:rPr>
        <w:t>can be associated with</w:t>
      </w:r>
      <w:r w:rsidR="00176BB2">
        <w:rPr>
          <w:lang w:val="en-US"/>
        </w:rPr>
        <w:t xml:space="preserve"> two </w:t>
      </w:r>
      <w:r w:rsidR="00FD3E21">
        <w:rPr>
          <w:lang w:val="en-US"/>
        </w:rPr>
        <w:t xml:space="preserve">TCI </w:t>
      </w:r>
      <w:r w:rsidR="00D609F8">
        <w:rPr>
          <w:lang w:val="en-US"/>
        </w:rPr>
        <w:t>s</w:t>
      </w:r>
      <w:r w:rsidR="00FD3E21">
        <w:rPr>
          <w:lang w:val="en-US"/>
        </w:rPr>
        <w:t>tates</w:t>
      </w:r>
      <w:r w:rsidR="00176BB2">
        <w:rPr>
          <w:lang w:val="en-US"/>
        </w:rPr>
        <w:t xml:space="preserve"> and are used for NC-JT scheduling.</w:t>
      </w:r>
      <w:bookmarkEnd w:id="22"/>
      <w:r>
        <w:rPr>
          <w:lang w:val="en-US"/>
        </w:rPr>
        <w:t xml:space="preserve">  If DRMS ports within a single CDM group</w:t>
      </w:r>
      <w:r w:rsidR="007C3AB9">
        <w:rPr>
          <w:lang w:val="en-US"/>
        </w:rPr>
        <w:t xml:space="preserve"> is indicated while</w:t>
      </w:r>
      <w:r>
        <w:rPr>
          <w:lang w:val="en-US"/>
        </w:rPr>
        <w:t xml:space="preserve"> a TCI code point with two TCI states</w:t>
      </w:r>
      <w:r w:rsidR="006602A9">
        <w:rPr>
          <w:lang w:val="en-US"/>
        </w:rPr>
        <w:t xml:space="preserve"> is signaled</w:t>
      </w:r>
      <w:r w:rsidR="00507EAC">
        <w:rPr>
          <w:lang w:val="en-US"/>
        </w:rPr>
        <w:t xml:space="preserve"> in the same DCI</w:t>
      </w:r>
      <w:r>
        <w:rPr>
          <w:lang w:val="en-US"/>
        </w:rPr>
        <w:t xml:space="preserve">, a simple rule can be </w:t>
      </w:r>
      <w:r w:rsidR="00507EAC">
        <w:rPr>
          <w:lang w:val="en-US"/>
        </w:rPr>
        <w:t xml:space="preserve">used </w:t>
      </w:r>
      <w:r w:rsidR="00BB0EB7">
        <w:rPr>
          <w:lang w:val="en-US"/>
        </w:rPr>
        <w:t xml:space="preserve">such </w:t>
      </w:r>
      <w:r>
        <w:rPr>
          <w:lang w:val="en-US"/>
        </w:rPr>
        <w:t>that the first TCI state is used. This will enable re-use of code points with two TCI states also for single-TRP scheduling.</w:t>
      </w:r>
    </w:p>
    <w:p w14:paraId="7440BF7C" w14:textId="736408D7" w:rsidR="003F26F9" w:rsidRDefault="003F26F9" w:rsidP="003F26F9">
      <w:pPr>
        <w:pStyle w:val="Proposal"/>
        <w:rPr>
          <w:lang w:val="en-US"/>
        </w:rPr>
      </w:pPr>
      <w:bookmarkStart w:id="23" w:name="_Toc4495556"/>
      <w:bookmarkStart w:id="24" w:name="_Toc4748969"/>
      <w:r>
        <w:rPr>
          <w:lang w:val="en-US"/>
        </w:rPr>
        <w:t>When a single DMRS CDM group is indicated</w:t>
      </w:r>
      <w:r w:rsidR="00FE6F94">
        <w:rPr>
          <w:lang w:val="en-US"/>
        </w:rPr>
        <w:t xml:space="preserve"> by antenna port indication table</w:t>
      </w:r>
      <w:r>
        <w:rPr>
          <w:lang w:val="en-US"/>
        </w:rPr>
        <w:t>, the first TCI state in a code point with two TCI states is used for the scheduled PDSCH</w:t>
      </w:r>
      <w:bookmarkEnd w:id="23"/>
      <w:bookmarkEnd w:id="24"/>
      <w:r>
        <w:rPr>
          <w:lang w:val="en-US"/>
        </w:rPr>
        <w:t xml:space="preserve"> </w:t>
      </w:r>
    </w:p>
    <w:p w14:paraId="17590B9E" w14:textId="60FEE193" w:rsidR="00D57DD1" w:rsidRDefault="00FE6F94" w:rsidP="00FE6F94">
      <w:pPr>
        <w:pStyle w:val="BodyText"/>
        <w:rPr>
          <w:lang w:val="en-US"/>
        </w:rPr>
      </w:pPr>
      <w:r>
        <w:rPr>
          <w:lang w:val="en-US"/>
        </w:rPr>
        <w:t xml:space="preserve">For DMRS type 2, it may also happen that a code point </w:t>
      </w:r>
      <w:r w:rsidR="0053268F">
        <w:rPr>
          <w:lang w:val="en-US"/>
        </w:rPr>
        <w:t xml:space="preserve">has </w:t>
      </w:r>
      <w:r>
        <w:rPr>
          <w:lang w:val="en-US"/>
        </w:rPr>
        <w:t>two TCI states and all three CDM groups are indicated</w:t>
      </w:r>
      <w:r w:rsidR="00C55CF9">
        <w:rPr>
          <w:lang w:val="en-US"/>
        </w:rPr>
        <w:t xml:space="preserve"> by antenna port</w:t>
      </w:r>
      <w:r w:rsidR="00DB619E">
        <w:rPr>
          <w:lang w:val="en-US"/>
        </w:rPr>
        <w:t xml:space="preserve"> indication</w:t>
      </w:r>
      <w:r w:rsidR="00C941E5">
        <w:rPr>
          <w:lang w:val="en-US"/>
        </w:rPr>
        <w:t xml:space="preserve"> in a DCI</w:t>
      </w:r>
      <w:r>
        <w:rPr>
          <w:lang w:val="en-US"/>
        </w:rPr>
        <w:t xml:space="preserve">, but this can be seen as a gNB error case that UE does not need to handle. </w:t>
      </w:r>
    </w:p>
    <w:p w14:paraId="2BA7F435" w14:textId="7C1E2031" w:rsidR="00727106" w:rsidRPr="000E5EC0" w:rsidRDefault="00A4677F" w:rsidP="00463D3C">
      <w:pPr>
        <w:pStyle w:val="Proposal"/>
        <w:rPr>
          <w:lang w:val="en-US"/>
        </w:rPr>
      </w:pPr>
      <w:bookmarkStart w:id="25" w:name="_Toc4748971"/>
      <w:bookmarkStart w:id="26" w:name="_Toc534913461"/>
      <w:r>
        <w:rPr>
          <w:lang w:val="en-US"/>
        </w:rPr>
        <w:t>When three DMRS CDM group is indicated by antenna port indication table, and the indicated TCI code point has two TCI states, then the UE can ignore the DCI</w:t>
      </w:r>
      <w:bookmarkEnd w:id="25"/>
    </w:p>
    <w:p w14:paraId="5E058CAD" w14:textId="3B35217E" w:rsidR="00D40067" w:rsidRDefault="008769BE" w:rsidP="00275A8F">
      <w:pPr>
        <w:pStyle w:val="BodyText"/>
        <w:rPr>
          <w:bCs/>
          <w:lang w:val="en-US"/>
        </w:rPr>
      </w:pPr>
      <w:r w:rsidRPr="00DF7F5C">
        <w:rPr>
          <w:bCs/>
          <w:lang w:val="en-US"/>
        </w:rPr>
        <w:t>In Rel-15, there are at most 8 active TCI states that can support DPS of up to 8 different TRPs which should be sufficient for most deployments. With the</w:t>
      </w:r>
      <w:r w:rsidR="00FE6F94">
        <w:rPr>
          <w:bCs/>
          <w:lang w:val="en-US"/>
        </w:rPr>
        <w:t>se agreed</w:t>
      </w:r>
      <w:r w:rsidRPr="00DF7F5C">
        <w:rPr>
          <w:bCs/>
          <w:lang w:val="en-US"/>
        </w:rPr>
        <w:t xml:space="preserve"> extended TCI states, there are many more combinations as </w:t>
      </w:r>
      <w:r w:rsidR="00DF7F5C" w:rsidRPr="00E90F70">
        <w:rPr>
          <w:bCs/>
          <w:lang w:val="en-US"/>
        </w:rPr>
        <w:t>there is a possibility to</w:t>
      </w:r>
      <w:r w:rsidRPr="00DF7F5C">
        <w:rPr>
          <w:bCs/>
          <w:lang w:val="en-US"/>
        </w:rPr>
        <w:t xml:space="preserve"> select two TRPs per TCI state.</w:t>
      </w:r>
      <w:r w:rsidR="006651DD">
        <w:rPr>
          <w:bCs/>
          <w:lang w:val="en-US"/>
        </w:rPr>
        <w:t xml:space="preserve">  In</w:t>
      </w:r>
      <w:r w:rsidRPr="00DF7F5C" w:rsidDel="006651DD">
        <w:rPr>
          <w:bCs/>
          <w:lang w:val="en-US"/>
        </w:rPr>
        <w:t xml:space="preserve"> </w:t>
      </w:r>
      <w:r w:rsidR="0022158D">
        <w:rPr>
          <w:bCs/>
          <w:lang w:val="en-US"/>
        </w:rPr>
        <w:fldChar w:fldCharType="begin"/>
      </w:r>
      <w:r w:rsidR="0022158D">
        <w:rPr>
          <w:bCs/>
          <w:lang w:val="en-US"/>
        </w:rPr>
        <w:instrText xml:space="preserve"> REF _Ref4716696 \r \h </w:instrText>
      </w:r>
      <w:r w:rsidR="0022158D">
        <w:rPr>
          <w:bCs/>
          <w:lang w:val="en-US"/>
        </w:rPr>
      </w:r>
      <w:r w:rsidR="0022158D">
        <w:rPr>
          <w:bCs/>
          <w:lang w:val="en-US"/>
        </w:rPr>
        <w:fldChar w:fldCharType="separate"/>
      </w:r>
      <w:r w:rsidR="0022158D">
        <w:rPr>
          <w:bCs/>
          <w:lang w:val="en-US"/>
        </w:rPr>
        <w:t>[15]</w:t>
      </w:r>
      <w:r w:rsidR="0022158D">
        <w:rPr>
          <w:bCs/>
          <w:lang w:val="en-US"/>
        </w:rPr>
        <w:fldChar w:fldCharType="end"/>
      </w:r>
      <w:r w:rsidR="0022158D">
        <w:rPr>
          <w:bCs/>
          <w:lang w:val="en-US"/>
        </w:rPr>
        <w:t xml:space="preserve">, we showed that NC-JT </w:t>
      </w:r>
      <w:r w:rsidR="008C591B">
        <w:rPr>
          <w:bCs/>
          <w:lang w:val="en-US"/>
        </w:rPr>
        <w:t xml:space="preserve">with </w:t>
      </w:r>
      <w:r w:rsidR="00C846C7" w:rsidRPr="00C846C7">
        <w:rPr>
          <w:bCs/>
          <w:lang w:val="en-US"/>
        </w:rPr>
        <w:t>4-TRP clusters outperforms</w:t>
      </w:r>
      <w:r w:rsidR="008C591B">
        <w:rPr>
          <w:bCs/>
          <w:lang w:val="en-US"/>
        </w:rPr>
        <w:t xml:space="preserve"> NC-JT with</w:t>
      </w:r>
      <w:r w:rsidR="00C846C7" w:rsidRPr="00C846C7">
        <w:rPr>
          <w:bCs/>
          <w:lang w:val="en-US"/>
        </w:rPr>
        <w:t xml:space="preserve"> 2-TRP clusters by around 10% and 12% in terms of mean throughput gain at baseline RUs of 20% and 40%</w:t>
      </w:r>
      <w:r w:rsidR="00CF7AC7">
        <w:rPr>
          <w:bCs/>
          <w:lang w:val="en-US"/>
        </w:rPr>
        <w:t xml:space="preserve"> (note that in</w:t>
      </w:r>
      <w:r w:rsidR="00CF7AC7" w:rsidRPr="00CF7AC7">
        <w:rPr>
          <w:bCs/>
          <w:lang w:val="en-US"/>
        </w:rPr>
        <w:t xml:space="preserve"> the 4-TRP clusters, simultaneous NC-JT transmission from at most 2 TRPs to a single UE is allowed</w:t>
      </w:r>
      <w:r w:rsidR="00CF7AC7">
        <w:rPr>
          <w:bCs/>
          <w:lang w:val="en-US"/>
        </w:rPr>
        <w:t>)</w:t>
      </w:r>
      <w:r w:rsidR="00B52493">
        <w:rPr>
          <w:bCs/>
          <w:lang w:val="en-US"/>
        </w:rPr>
        <w:t xml:space="preserve">.  </w:t>
      </w:r>
      <w:r w:rsidR="00BA3BC2">
        <w:rPr>
          <w:bCs/>
          <w:lang w:val="en-US"/>
        </w:rPr>
        <w:t xml:space="preserve">With </w:t>
      </w:r>
      <w:r w:rsidR="00920710">
        <w:rPr>
          <w:bCs/>
          <w:lang w:val="en-US"/>
        </w:rPr>
        <w:t xml:space="preserve">4-TRP clusters, we have </w:t>
      </w:r>
      <w:r w:rsidR="00920710" w:rsidRPr="00920710">
        <w:rPr>
          <w:bCs/>
          <w:vertAlign w:val="subscript"/>
          <w:lang w:val="en-US"/>
        </w:rPr>
        <w:t>4</w:t>
      </w:r>
      <w:r w:rsidR="00920710">
        <w:rPr>
          <w:bCs/>
          <w:lang w:val="en-US"/>
        </w:rPr>
        <w:t>C</w:t>
      </w:r>
      <w:r w:rsidR="00920710" w:rsidRPr="00920710">
        <w:rPr>
          <w:bCs/>
          <w:vertAlign w:val="subscript"/>
          <w:lang w:val="en-US"/>
        </w:rPr>
        <w:t>2</w:t>
      </w:r>
      <w:r w:rsidR="00920710">
        <w:rPr>
          <w:bCs/>
          <w:lang w:val="en-US"/>
        </w:rPr>
        <w:t xml:space="preserve"> = </w:t>
      </w:r>
      <w:r w:rsidR="008D4285">
        <w:rPr>
          <w:bCs/>
          <w:lang w:val="en-US"/>
        </w:rPr>
        <w:t xml:space="preserve">6 different ways of selecting 2 TRPs for NC-JT.  </w:t>
      </w:r>
      <w:r w:rsidR="006747AC">
        <w:rPr>
          <w:bCs/>
          <w:lang w:val="en-US"/>
        </w:rPr>
        <w:t xml:space="preserve">This will </w:t>
      </w:r>
      <w:r w:rsidR="0055740F">
        <w:rPr>
          <w:bCs/>
          <w:lang w:val="en-US"/>
        </w:rPr>
        <w:t>require 6 codepoints</w:t>
      </w:r>
      <w:r w:rsidR="00AF4210">
        <w:rPr>
          <w:bCs/>
          <w:lang w:val="en-US"/>
        </w:rPr>
        <w:t xml:space="preserve"> to indicate 2 out of 4 TCI-States</w:t>
      </w:r>
      <w:r w:rsidR="0055740F">
        <w:rPr>
          <w:bCs/>
          <w:lang w:val="en-US"/>
        </w:rPr>
        <w:t xml:space="preserve">.  </w:t>
      </w:r>
      <w:r w:rsidR="00B36BA9">
        <w:rPr>
          <w:bCs/>
          <w:lang w:val="en-US"/>
        </w:rPr>
        <w:t xml:space="preserve">Plus, to support dynamic switching between single-TRP, DPS and NC-JT, </w:t>
      </w:r>
      <w:r w:rsidR="0055740F">
        <w:rPr>
          <w:bCs/>
          <w:lang w:val="en-US"/>
        </w:rPr>
        <w:t xml:space="preserve">we need </w:t>
      </w:r>
      <w:r w:rsidR="00AF4210">
        <w:rPr>
          <w:bCs/>
          <w:lang w:val="en-US"/>
        </w:rPr>
        <w:t>4 more codepoints</w:t>
      </w:r>
      <w:r w:rsidR="00D70BAB">
        <w:rPr>
          <w:bCs/>
          <w:lang w:val="en-US"/>
        </w:rPr>
        <w:t xml:space="preserve"> to indicate a single TCI-State corresponding to each of the TRPs.  </w:t>
      </w:r>
      <w:r w:rsidR="005D2FB7">
        <w:rPr>
          <w:bCs/>
          <w:lang w:val="en-US"/>
        </w:rPr>
        <w:t xml:space="preserve">Hence, to support NC-JT with 4-TRP clusters with single PDCCH, we require up to 10 codepoints in the TCI field.  </w:t>
      </w:r>
      <w:r w:rsidR="003C01A1">
        <w:rPr>
          <w:bCs/>
          <w:lang w:val="en-US"/>
        </w:rPr>
        <w:t>Since the current TCI-field can only support 8 TCI-States, it is beneficial to extend the number of bits in the TCI field from 3 to 4.</w:t>
      </w:r>
    </w:p>
    <w:p w14:paraId="028643A1" w14:textId="6946CA1B" w:rsidR="009E1B93" w:rsidRDefault="00B236F6" w:rsidP="00275A8F">
      <w:pPr>
        <w:pStyle w:val="BodyText"/>
        <w:rPr>
          <w:bCs/>
          <w:lang w:val="en-US"/>
        </w:rPr>
      </w:pPr>
      <w:r>
        <w:rPr>
          <w:bCs/>
          <w:lang w:val="en-US"/>
        </w:rPr>
        <w:t xml:space="preserve">Another benefit of extending the number of bits is </w:t>
      </w:r>
      <w:r w:rsidR="000B3E9F">
        <w:rPr>
          <w:bCs/>
          <w:lang w:val="en-US"/>
        </w:rPr>
        <w:t xml:space="preserve">that the number of layers from </w:t>
      </w:r>
      <w:r w:rsidR="006C01A5">
        <w:rPr>
          <w:bCs/>
          <w:lang w:val="en-US"/>
        </w:rPr>
        <w:t xml:space="preserve">two TRPs can be flexibly indicated.  </w:t>
      </w:r>
      <w:r w:rsidR="00557134">
        <w:rPr>
          <w:bCs/>
          <w:lang w:val="en-US"/>
        </w:rPr>
        <w:t xml:space="preserve">Considering Rel-15 </w:t>
      </w:r>
      <w:r w:rsidR="00B249F5">
        <w:rPr>
          <w:bCs/>
          <w:lang w:val="en-US"/>
        </w:rPr>
        <w:t xml:space="preserve">antenna port table for DMRS Type I with </w:t>
      </w:r>
      <w:r w:rsidR="006E1CFC">
        <w:rPr>
          <w:bCs/>
          <w:lang w:val="en-US"/>
        </w:rPr>
        <w:t xml:space="preserve">a single DMRS symbol, </w:t>
      </w:r>
      <w:r w:rsidR="00AC71B2">
        <w:rPr>
          <w:bCs/>
          <w:lang w:val="en-US"/>
        </w:rPr>
        <w:t>two</w:t>
      </w:r>
      <w:r w:rsidR="006E1CFC">
        <w:rPr>
          <w:bCs/>
          <w:lang w:val="en-US"/>
        </w:rPr>
        <w:t xml:space="preserve"> layers and </w:t>
      </w:r>
      <w:r w:rsidR="00AC71B2">
        <w:rPr>
          <w:bCs/>
          <w:lang w:val="en-US"/>
        </w:rPr>
        <w:t>one</w:t>
      </w:r>
      <w:r w:rsidR="006E1CFC">
        <w:rPr>
          <w:bCs/>
          <w:lang w:val="en-US"/>
        </w:rPr>
        <w:t xml:space="preserve"> layer</w:t>
      </w:r>
      <w:r w:rsidR="00901452">
        <w:rPr>
          <w:bCs/>
          <w:lang w:val="en-US"/>
        </w:rPr>
        <w:t xml:space="preserve"> can be scheduled from the first and second CDM groups, respectively.  </w:t>
      </w:r>
      <w:r w:rsidR="00903118">
        <w:rPr>
          <w:bCs/>
          <w:lang w:val="en-US"/>
        </w:rPr>
        <w:t xml:space="preserve">By consuming two codepoints in the TCI field, the layer combinations (2,1) and (1,2) can both be possible </w:t>
      </w:r>
      <w:r w:rsidR="00402277">
        <w:rPr>
          <w:bCs/>
          <w:lang w:val="en-US"/>
        </w:rPr>
        <w:t>from the two TRPs as follows:</w:t>
      </w:r>
    </w:p>
    <w:p w14:paraId="3766146B" w14:textId="56961E63" w:rsidR="00B236F6" w:rsidRDefault="0091452C" w:rsidP="00402277">
      <w:pPr>
        <w:pStyle w:val="BodyText"/>
        <w:numPr>
          <w:ilvl w:val="0"/>
          <w:numId w:val="19"/>
        </w:numPr>
        <w:rPr>
          <w:bCs/>
          <w:lang w:val="en-US"/>
        </w:rPr>
      </w:pPr>
      <w:r>
        <w:rPr>
          <w:bCs/>
          <w:lang w:val="en-US"/>
        </w:rPr>
        <w:t xml:space="preserve">If </w:t>
      </w:r>
      <w:r w:rsidR="00402277">
        <w:rPr>
          <w:bCs/>
          <w:lang w:val="en-US"/>
        </w:rPr>
        <w:t xml:space="preserve">a first </w:t>
      </w:r>
      <w:r w:rsidR="001E267E">
        <w:rPr>
          <w:bCs/>
          <w:lang w:val="en-US"/>
        </w:rPr>
        <w:t>codepoint of</w:t>
      </w:r>
      <w:r>
        <w:rPr>
          <w:bCs/>
          <w:lang w:val="en-US"/>
        </w:rPr>
        <w:t xml:space="preserve"> TCI field</w:t>
      </w:r>
      <w:r w:rsidR="00071299">
        <w:rPr>
          <w:bCs/>
          <w:lang w:val="en-US"/>
        </w:rPr>
        <w:t xml:space="preserve"> indicates</w:t>
      </w:r>
      <w:r w:rsidR="0064689B">
        <w:rPr>
          <w:bCs/>
          <w:lang w:val="en-US"/>
        </w:rPr>
        <w:t xml:space="preserve"> </w:t>
      </w:r>
      <w:r w:rsidR="00071299">
        <w:rPr>
          <w:bCs/>
          <w:lang w:val="en-US"/>
        </w:rPr>
        <w:t>TCI states 1</w:t>
      </w:r>
      <w:r w:rsidR="001E267E">
        <w:rPr>
          <w:bCs/>
          <w:lang w:val="en-US"/>
        </w:rPr>
        <w:t xml:space="preserve"> (corresponding to TRP 1)</w:t>
      </w:r>
      <w:r w:rsidR="00071299">
        <w:rPr>
          <w:bCs/>
          <w:lang w:val="en-US"/>
        </w:rPr>
        <w:t xml:space="preserve"> and 2</w:t>
      </w:r>
      <w:r w:rsidR="001E267E">
        <w:rPr>
          <w:bCs/>
          <w:lang w:val="en-US"/>
        </w:rPr>
        <w:t xml:space="preserve"> (corresponding to TRP 2)</w:t>
      </w:r>
      <w:r w:rsidR="00071299">
        <w:rPr>
          <w:bCs/>
          <w:lang w:val="en-US"/>
        </w:rPr>
        <w:t>,</w:t>
      </w:r>
      <w:r w:rsidR="001E267E">
        <w:rPr>
          <w:bCs/>
          <w:lang w:val="en-US"/>
        </w:rPr>
        <w:t xml:space="preserve"> then </w:t>
      </w:r>
      <w:r w:rsidR="0064689B">
        <w:rPr>
          <w:bCs/>
          <w:lang w:val="en-US"/>
        </w:rPr>
        <w:t xml:space="preserve">TRP 1 transmits two layers and TRP 2 transmits </w:t>
      </w:r>
      <w:r w:rsidR="00AC71B2">
        <w:rPr>
          <w:bCs/>
          <w:lang w:val="en-US"/>
        </w:rPr>
        <w:t>one layer.</w:t>
      </w:r>
    </w:p>
    <w:p w14:paraId="78BC9D71" w14:textId="7A42FC0A" w:rsidR="004C5401" w:rsidRPr="004C5401" w:rsidRDefault="00402277" w:rsidP="004C5401">
      <w:pPr>
        <w:pStyle w:val="BodyText"/>
        <w:numPr>
          <w:ilvl w:val="0"/>
          <w:numId w:val="19"/>
        </w:numPr>
        <w:rPr>
          <w:bCs/>
          <w:lang w:val="en-US"/>
        </w:rPr>
      </w:pPr>
      <w:r>
        <w:rPr>
          <w:bCs/>
          <w:lang w:val="en-US"/>
        </w:rPr>
        <w:lastRenderedPageBreak/>
        <w:t>If a second codepoint of TCI field indicates TCI states 2 (corresponding to TRP 2) and 1 (corresponding to TRP 1), then TRP 2 transmits two layers and TRP 1 transmits one layer.</w:t>
      </w:r>
    </w:p>
    <w:p w14:paraId="6BD92271" w14:textId="20DBD1CE" w:rsidR="00F34456" w:rsidRDefault="00F34456" w:rsidP="00275A8F">
      <w:pPr>
        <w:pStyle w:val="BodyText"/>
        <w:rPr>
          <w:bCs/>
          <w:lang w:val="en-US"/>
        </w:rPr>
      </w:pPr>
      <w:r w:rsidRPr="00FA058C">
        <w:rPr>
          <w:lang w:val="en-US"/>
        </w:rPr>
        <w:t>Hence</w:t>
      </w:r>
      <w:r>
        <w:rPr>
          <w:bCs/>
          <w:lang w:val="en-US"/>
        </w:rPr>
        <w:t>,</w:t>
      </w:r>
      <w:r w:rsidRPr="00FA058C">
        <w:rPr>
          <w:lang w:val="en-US"/>
        </w:rPr>
        <w:t xml:space="preserve"> we make the following proposal:</w:t>
      </w:r>
    </w:p>
    <w:p w14:paraId="6716AA1C" w14:textId="033B0746" w:rsidR="00F34456" w:rsidRPr="00FA058C" w:rsidRDefault="00F34456" w:rsidP="00F34456">
      <w:pPr>
        <w:pStyle w:val="Proposal"/>
      </w:pPr>
      <w:bookmarkStart w:id="27" w:name="_Toc4748972"/>
      <w:r w:rsidRPr="00FA058C">
        <w:t xml:space="preserve">Extend the number of bits in the TCI field from 3 to 4 bits </w:t>
      </w:r>
      <w:r w:rsidR="00393FE5" w:rsidRPr="00FA058C">
        <w:t>to better support NC-JT with 4-TRP clusters and</w:t>
      </w:r>
      <w:r w:rsidR="008A5288" w:rsidRPr="00FA058C">
        <w:t xml:space="preserve"> to improve the </w:t>
      </w:r>
      <w:r w:rsidR="00B73CFA" w:rsidRPr="00FA058C">
        <w:t>flexibility of indicating different layer combinations to different TRPs.</w:t>
      </w:r>
      <w:bookmarkEnd w:id="27"/>
      <w:r w:rsidR="00B73CFA" w:rsidRPr="00FA058C">
        <w:t xml:space="preserve"> </w:t>
      </w:r>
    </w:p>
    <w:p w14:paraId="292B4DC7" w14:textId="2039214D" w:rsidR="00F01ED3" w:rsidRPr="00FA058C" w:rsidRDefault="008769BE" w:rsidP="00275A8F">
      <w:pPr>
        <w:pStyle w:val="BodyText"/>
        <w:rPr>
          <w:lang w:val="en-US"/>
        </w:rPr>
      </w:pPr>
      <w:r w:rsidRPr="00FA058C">
        <w:rPr>
          <w:lang w:val="en-US"/>
        </w:rPr>
        <w:t>Note however that the number of simultaneously tracked TRSs or SSBs can remain the same</w:t>
      </w:r>
      <w:r w:rsidR="00F01ED3" w:rsidRPr="00FA058C">
        <w:rPr>
          <w:lang w:val="en-US"/>
        </w:rPr>
        <w:t xml:space="preserve"> as in Rel-15 and the introduction of extended TCI states should not extend the demands for tracking.</w:t>
      </w:r>
      <w:bookmarkEnd w:id="26"/>
    </w:p>
    <w:p w14:paraId="6568316F" w14:textId="4BF3B72B" w:rsidR="009626F0" w:rsidRDefault="00E32018" w:rsidP="009626F0">
      <w:pPr>
        <w:pStyle w:val="BodyText"/>
        <w:rPr>
          <w:bCs/>
          <w:lang w:val="en-US"/>
        </w:rPr>
      </w:pPr>
      <w:r>
        <w:rPr>
          <w:lang w:val="en-US"/>
        </w:rPr>
        <w:t>On</w:t>
      </w:r>
      <w:r w:rsidRPr="00FA058C">
        <w:rPr>
          <w:lang w:val="en-US"/>
        </w:rPr>
        <w:t xml:space="preserve"> MAC CE signaling impact of the Rel-16 TCI framework</w:t>
      </w:r>
      <w:r w:rsidR="009E7882">
        <w:rPr>
          <w:lang w:val="en-US"/>
        </w:rPr>
        <w:t>,</w:t>
      </w:r>
      <w:r w:rsidR="009231C8" w:rsidRPr="00FA058C">
        <w:rPr>
          <w:lang w:val="en-US"/>
        </w:rPr>
        <w:t xml:space="preserve"> w</w:t>
      </w:r>
      <w:r w:rsidR="009626F0" w:rsidRPr="00FA058C">
        <w:rPr>
          <w:lang w:val="en-US"/>
        </w:rPr>
        <w:t xml:space="preserve">e provide our detailed views in a separate contribution </w:t>
      </w:r>
      <w:r w:rsidR="009626F0" w:rsidRPr="00FA058C">
        <w:rPr>
          <w:lang w:val="en-US"/>
        </w:rPr>
        <w:fldChar w:fldCharType="begin"/>
      </w:r>
      <w:r w:rsidR="009626F0" w:rsidRPr="00FA058C">
        <w:rPr>
          <w:lang w:val="en-US"/>
        </w:rPr>
        <w:instrText xml:space="preserve"> REF _Ref1092653 \r \h  \* MERGEFORMAT </w:instrText>
      </w:r>
      <w:r w:rsidR="009626F0" w:rsidRPr="00FA058C">
        <w:rPr>
          <w:lang w:val="en-US"/>
        </w:rPr>
      </w:r>
      <w:r w:rsidR="009626F0" w:rsidRPr="00FA058C">
        <w:rPr>
          <w:lang w:val="en-US"/>
        </w:rPr>
        <w:fldChar w:fldCharType="separate"/>
      </w:r>
      <w:r w:rsidR="00D233B2" w:rsidRPr="00FA058C">
        <w:rPr>
          <w:lang w:val="en-US"/>
        </w:rPr>
        <w:t>[11]</w:t>
      </w:r>
      <w:r w:rsidR="009626F0" w:rsidRPr="00FA058C">
        <w:rPr>
          <w:lang w:val="en-US"/>
        </w:rPr>
        <w:fldChar w:fldCharType="end"/>
      </w:r>
      <w:r w:rsidR="009626F0" w:rsidRPr="00FA058C">
        <w:rPr>
          <w:lang w:val="en-US"/>
        </w:rPr>
        <w:t>.</w:t>
      </w:r>
    </w:p>
    <w:p w14:paraId="2419D59D" w14:textId="0ADE5476" w:rsidR="007604D0" w:rsidRDefault="007604D0" w:rsidP="007604D0">
      <w:pPr>
        <w:pStyle w:val="Heading3"/>
      </w:pPr>
      <w:r>
        <w:t>Antenna port indication tables</w:t>
      </w:r>
    </w:p>
    <w:p w14:paraId="0E24B55D" w14:textId="5C00197A" w:rsidR="007604D0" w:rsidRDefault="007604D0" w:rsidP="007604D0">
      <w:r>
        <w:t xml:space="preserve">To support multi-TRP transmission with a single PDCCH, the DMRS port transmitted from each TRP must belong to the same CDM group. Hence, the antenna port tables must be able to indicate a flexible number of layers within a CDM group per TRP. </w:t>
      </w:r>
    </w:p>
    <w:p w14:paraId="314E75A5" w14:textId="51FD0D29" w:rsidR="007604D0" w:rsidRDefault="007604D0" w:rsidP="007604D0">
      <w:r>
        <w:t>The Rel-15 tables for DMRS Type 1 support scheduling of these layers</w:t>
      </w:r>
      <w:r w:rsidR="00251DD8">
        <w:t xml:space="preserve"> (L1, L2) </w:t>
      </w:r>
      <w:r>
        <w:t>in the first and second CDM group respectively:</w:t>
      </w:r>
    </w:p>
    <w:p w14:paraId="2A041202" w14:textId="6D5EA4AF" w:rsidR="007604D0" w:rsidRDefault="00251DD8" w:rsidP="007604D0">
      <w:pPr>
        <w:pStyle w:val="ListParagraph"/>
        <w:numPr>
          <w:ilvl w:val="0"/>
          <w:numId w:val="14"/>
        </w:numPr>
        <w:rPr>
          <w:lang w:val="en-US"/>
        </w:rPr>
      </w:pPr>
      <w:r>
        <w:t xml:space="preserve">(L1, L2)   = </w:t>
      </w:r>
      <w:r w:rsidR="007604D0">
        <w:t>(</w:t>
      </w:r>
      <w:r w:rsidR="007604D0" w:rsidRPr="007604D0">
        <w:t>1,0)</w:t>
      </w:r>
      <w:r w:rsidR="007604D0">
        <w:t>, (2,0),</w:t>
      </w:r>
      <w:r w:rsidR="00EA2018">
        <w:t xml:space="preserve"> </w:t>
      </w:r>
      <w:r w:rsidR="007604D0">
        <w:t>(0,1),</w:t>
      </w:r>
      <w:r w:rsidR="006330BF">
        <w:t xml:space="preserve"> </w:t>
      </w:r>
      <w:r w:rsidR="007604D0">
        <w:t>(0,2),</w:t>
      </w:r>
      <w:r w:rsidR="006330BF">
        <w:t xml:space="preserve"> </w:t>
      </w:r>
      <w:r w:rsidR="007604D0">
        <w:t>(1,1),</w:t>
      </w:r>
      <w:r w:rsidR="006330BF">
        <w:t xml:space="preserve"> </w:t>
      </w:r>
      <w:r w:rsidR="007604D0">
        <w:t>(2,1)</w:t>
      </w:r>
      <w:r w:rsidR="007604D0" w:rsidRPr="007604D0">
        <w:t>,</w:t>
      </w:r>
      <w:r w:rsidR="006330BF">
        <w:t xml:space="preserve"> </w:t>
      </w:r>
      <w:r w:rsidR="007604D0" w:rsidRPr="007604D0">
        <w:t>(2,2)</w:t>
      </w:r>
      <w:r w:rsidR="007604D0">
        <w:rPr>
          <w:lang w:val="en-US"/>
        </w:rPr>
        <w:tab/>
      </w:r>
      <w:r w:rsidR="007604D0">
        <w:rPr>
          <w:lang w:val="en-US"/>
        </w:rPr>
        <w:tab/>
      </w:r>
      <w:r w:rsidR="007604D0">
        <w:rPr>
          <w:lang w:val="en-US"/>
        </w:rPr>
        <w:tab/>
        <w:t xml:space="preserve">   </w:t>
      </w:r>
      <w:r w:rsidR="00F01ED3">
        <w:rPr>
          <w:lang w:val="en-US"/>
        </w:rPr>
        <w:t xml:space="preserve">  </w:t>
      </w:r>
      <w:r w:rsidR="007604D0">
        <w:rPr>
          <w:lang w:val="en-US"/>
        </w:rPr>
        <w:t xml:space="preserve"> </w:t>
      </w:r>
      <w:r w:rsidR="007604D0" w:rsidRPr="009004EF">
        <w:rPr>
          <w:lang w:val="en-US"/>
        </w:rPr>
        <w:t>for a single DMRS symbol</w:t>
      </w:r>
    </w:p>
    <w:p w14:paraId="7933B31C" w14:textId="73EEB69B" w:rsidR="007604D0" w:rsidRPr="007604D0" w:rsidRDefault="00251DD8" w:rsidP="007604D0">
      <w:pPr>
        <w:pStyle w:val="ListParagraph"/>
        <w:numPr>
          <w:ilvl w:val="0"/>
          <w:numId w:val="14"/>
        </w:numPr>
        <w:rPr>
          <w:lang w:val="en-US"/>
        </w:rPr>
      </w:pPr>
      <w:r>
        <w:t xml:space="preserve">(L1, L2)   = </w:t>
      </w:r>
      <w:r w:rsidR="00C339E4" w:rsidRPr="007604D0">
        <w:rPr>
          <w:lang w:val="en-US"/>
        </w:rPr>
        <w:t>(1,0),</w:t>
      </w:r>
      <w:r w:rsidR="006330BF">
        <w:rPr>
          <w:lang w:val="en-US"/>
        </w:rPr>
        <w:t xml:space="preserve"> </w:t>
      </w:r>
      <w:r w:rsidR="00C339E4" w:rsidRPr="007604D0">
        <w:rPr>
          <w:lang w:val="en-US"/>
        </w:rPr>
        <w:t>(2,0),</w:t>
      </w:r>
      <w:r w:rsidR="006330BF">
        <w:rPr>
          <w:lang w:val="en-US"/>
        </w:rPr>
        <w:t xml:space="preserve"> </w:t>
      </w:r>
      <w:r w:rsidR="00C339E4" w:rsidRPr="007604D0">
        <w:rPr>
          <w:lang w:val="en-US"/>
        </w:rPr>
        <w:t>(3,0),</w:t>
      </w:r>
      <w:r w:rsidR="006330BF">
        <w:rPr>
          <w:lang w:val="en-US"/>
        </w:rPr>
        <w:t xml:space="preserve"> </w:t>
      </w:r>
      <w:r w:rsidR="00C339E4" w:rsidRPr="007604D0">
        <w:rPr>
          <w:lang w:val="en-US"/>
        </w:rPr>
        <w:t>(4,0),</w:t>
      </w:r>
      <w:r w:rsidR="006330BF">
        <w:rPr>
          <w:lang w:val="en-US"/>
        </w:rPr>
        <w:t xml:space="preserve"> </w:t>
      </w:r>
      <w:r w:rsidR="00C339E4" w:rsidRPr="007604D0">
        <w:rPr>
          <w:lang w:val="en-US"/>
        </w:rPr>
        <w:t>(0,1</w:t>
      </w:r>
      <w:r w:rsidR="007604D0">
        <w:rPr>
          <w:lang w:val="en-US"/>
        </w:rPr>
        <w:t>),</w:t>
      </w:r>
      <w:r w:rsidR="006330BF">
        <w:rPr>
          <w:lang w:val="en-US"/>
        </w:rPr>
        <w:t xml:space="preserve"> </w:t>
      </w:r>
      <w:r w:rsidR="007604D0">
        <w:rPr>
          <w:lang w:val="en-US"/>
        </w:rPr>
        <w:t>(0,2),</w:t>
      </w:r>
      <w:r w:rsidR="006330BF">
        <w:rPr>
          <w:lang w:val="en-US"/>
        </w:rPr>
        <w:t xml:space="preserve"> </w:t>
      </w:r>
      <w:r w:rsidR="007604D0">
        <w:rPr>
          <w:lang w:val="en-US"/>
        </w:rPr>
        <w:t>(0,3),</w:t>
      </w:r>
      <w:r w:rsidR="006330BF">
        <w:rPr>
          <w:lang w:val="en-US"/>
        </w:rPr>
        <w:t xml:space="preserve"> </w:t>
      </w:r>
      <w:r w:rsidR="007604D0">
        <w:rPr>
          <w:lang w:val="en-US"/>
        </w:rPr>
        <w:t>(0,4),</w:t>
      </w:r>
      <w:r w:rsidR="006330BF">
        <w:rPr>
          <w:lang w:val="en-US"/>
        </w:rPr>
        <w:t xml:space="preserve"> </w:t>
      </w:r>
      <w:r w:rsidR="007604D0">
        <w:rPr>
          <w:lang w:val="en-US"/>
        </w:rPr>
        <w:t>(1,1),</w:t>
      </w:r>
      <w:r w:rsidR="006330BF">
        <w:rPr>
          <w:lang w:val="en-US"/>
        </w:rPr>
        <w:t xml:space="preserve"> </w:t>
      </w:r>
      <w:r w:rsidR="007604D0">
        <w:rPr>
          <w:lang w:val="en-US"/>
        </w:rPr>
        <w:t>(2,1)</w:t>
      </w:r>
      <w:r w:rsidR="00EA2018">
        <w:rPr>
          <w:lang w:val="en-US"/>
        </w:rPr>
        <w:t>,</w:t>
      </w:r>
      <w:r w:rsidR="006330BF">
        <w:rPr>
          <w:lang w:val="en-US"/>
        </w:rPr>
        <w:t xml:space="preserve"> </w:t>
      </w:r>
      <w:r w:rsidR="00EA2018">
        <w:rPr>
          <w:lang w:val="en-US"/>
        </w:rPr>
        <w:t>(2,2)</w:t>
      </w:r>
      <w:r w:rsidR="007604D0">
        <w:rPr>
          <w:lang w:val="en-US"/>
        </w:rPr>
        <w:t xml:space="preserve"> </w:t>
      </w:r>
      <w:r w:rsidR="007604D0" w:rsidRPr="007604D0">
        <w:rPr>
          <w:lang w:val="en-US"/>
        </w:rPr>
        <w:t>for double DMRS symbols</w:t>
      </w:r>
    </w:p>
    <w:p w14:paraId="084EAE1F" w14:textId="27E05AE9" w:rsidR="007604D0" w:rsidRDefault="007604D0" w:rsidP="007604D0">
      <w:r>
        <w:rPr>
          <w:lang w:val="en-US"/>
        </w:rPr>
        <w:t xml:space="preserve">Here, it can be seen that (1,2) is missing, i.e. the ability to schedule one layer from the first TRP and two layers from the second TRP. </w:t>
      </w:r>
      <w:r w:rsidR="00F01ED3">
        <w:rPr>
          <w:lang w:val="en-US"/>
        </w:rPr>
        <w:t>Although t</w:t>
      </w:r>
      <w:r w:rsidR="00EA2018">
        <w:rPr>
          <w:lang w:val="en-US"/>
        </w:rPr>
        <w:t xml:space="preserve">his can be supported at the cost of one additional </w:t>
      </w:r>
      <w:r w:rsidR="00176BB2">
        <w:rPr>
          <w:lang w:val="en-US"/>
        </w:rPr>
        <w:t xml:space="preserve">extended </w:t>
      </w:r>
      <w:r w:rsidR="00EA2018">
        <w:rPr>
          <w:lang w:val="en-US"/>
        </w:rPr>
        <w:t xml:space="preserve">TCI state </w:t>
      </w:r>
      <w:r w:rsidR="00F01ED3">
        <w:rPr>
          <w:lang w:val="en-US"/>
        </w:rPr>
        <w:t xml:space="preserve">code point in DCI </w:t>
      </w:r>
      <w:r w:rsidR="00EA2018">
        <w:rPr>
          <w:lang w:val="en-US"/>
        </w:rPr>
        <w:t xml:space="preserve">where the </w:t>
      </w:r>
      <w:r w:rsidR="00176BB2">
        <w:rPr>
          <w:lang w:val="en-US"/>
        </w:rPr>
        <w:t xml:space="preserve">two pairs of </w:t>
      </w:r>
      <w:r w:rsidR="00EA2018">
        <w:rPr>
          <w:lang w:val="en-US"/>
        </w:rPr>
        <w:t>source RSs for the two TRPs are swapped</w:t>
      </w:r>
      <w:r w:rsidR="00F01ED3">
        <w:rPr>
          <w:lang w:val="en-US"/>
        </w:rPr>
        <w:t xml:space="preserve"> to effectively support both (2,1) and (1,2), </w:t>
      </w:r>
      <w:r w:rsidR="00DF7F5C">
        <w:rPr>
          <w:lang w:val="en-US"/>
        </w:rPr>
        <w:t>however,</w:t>
      </w:r>
      <w:r w:rsidR="00F01ED3">
        <w:rPr>
          <w:lang w:val="en-US"/>
        </w:rPr>
        <w:t xml:space="preserve"> t</w:t>
      </w:r>
      <w:r w:rsidR="00EA2018">
        <w:rPr>
          <w:lang w:val="en-US"/>
        </w:rPr>
        <w:t xml:space="preserve">his </w:t>
      </w:r>
      <w:r w:rsidR="00621082">
        <w:rPr>
          <w:lang w:val="en-US"/>
        </w:rPr>
        <w:t>configuration-based</w:t>
      </w:r>
      <w:r w:rsidR="00C34ED6">
        <w:rPr>
          <w:lang w:val="en-US"/>
        </w:rPr>
        <w:t xml:space="preserve"> solution</w:t>
      </w:r>
      <w:r w:rsidR="00F01ED3">
        <w:rPr>
          <w:lang w:val="en-US"/>
        </w:rPr>
        <w:t xml:space="preserve">, which may be quite common in practice, can </w:t>
      </w:r>
      <w:r w:rsidR="00EA2018">
        <w:rPr>
          <w:lang w:val="en-US"/>
        </w:rPr>
        <w:t xml:space="preserve">be avoided </w:t>
      </w:r>
      <w:r w:rsidR="00F01ED3">
        <w:rPr>
          <w:lang w:val="en-US"/>
        </w:rPr>
        <w:t>by adding one row in the antenna port indication table</w:t>
      </w:r>
      <w:r w:rsidR="00EA2018">
        <w:rPr>
          <w:lang w:val="en-US"/>
        </w:rPr>
        <w:t xml:space="preserve">. </w:t>
      </w:r>
      <w:r>
        <w:t>Hence, there is a need</w:t>
      </w:r>
      <w:r w:rsidR="00F01ED3">
        <w:t xml:space="preserve"> for a small</w:t>
      </w:r>
      <w:r>
        <w:t xml:space="preserve"> update </w:t>
      </w:r>
      <w:r w:rsidR="00F01ED3">
        <w:t xml:space="preserve">the antenna port table </w:t>
      </w:r>
      <w:r>
        <w:t xml:space="preserve">in case of DMRS Type 1. </w:t>
      </w:r>
    </w:p>
    <w:p w14:paraId="70418BA9" w14:textId="71D0FA09" w:rsidR="007604D0" w:rsidRDefault="007604D0" w:rsidP="007604D0">
      <w:pPr>
        <w:pStyle w:val="Proposal"/>
      </w:pPr>
      <w:bookmarkStart w:id="28" w:name="_Toc4495559"/>
      <w:bookmarkStart w:id="29" w:name="_Toc4748973"/>
      <w:r>
        <w:t>Add one row to the DMRS Type 1 antenna port indication table using ports 0,2,3 to allow for scheduling (1,2) layers in the two CDM groups respectively.</w:t>
      </w:r>
      <w:bookmarkEnd w:id="28"/>
      <w:bookmarkEnd w:id="29"/>
    </w:p>
    <w:p w14:paraId="0DB21B8E" w14:textId="443C1B1D" w:rsidR="00EA2018" w:rsidRDefault="007604D0" w:rsidP="007604D0">
      <w:r>
        <w:t>A PDCCH can indicate 1-4 layers flexibly from and contained within any CDM group</w:t>
      </w:r>
      <w:r w:rsidR="00B43E68">
        <w:t xml:space="preserve"> so DPS with up to rank 4 is supported</w:t>
      </w:r>
      <w:r>
        <w:t xml:space="preserve">. </w:t>
      </w:r>
      <w:r w:rsidR="00EA2018">
        <w:t xml:space="preserve">DPS for rank 5-8 can also be supported by configuring additional TCI states with </w:t>
      </w:r>
      <w:r w:rsidR="00176BB2">
        <w:t xml:space="preserve">a single pair of </w:t>
      </w:r>
      <w:r w:rsidR="00EA2018">
        <w:t xml:space="preserve">source RSs for the participating TRPs. </w:t>
      </w:r>
    </w:p>
    <w:p w14:paraId="4F6B37F3" w14:textId="6E660112" w:rsidR="007604D0" w:rsidRDefault="00EA2018" w:rsidP="007604D0">
      <w:r>
        <w:t>A further optimization of the antenna port indexing could be to also add the (3,1) and (1,3) states to the table</w:t>
      </w:r>
      <w:r w:rsidR="008E17FA">
        <w:t xml:space="preserve">, however, our evaluations in </w:t>
      </w:r>
      <w:r w:rsidR="005F66D7">
        <w:fldChar w:fldCharType="begin"/>
      </w:r>
      <w:r w:rsidR="005F66D7">
        <w:instrText xml:space="preserve"> REF _Ref4749523 \r \h </w:instrText>
      </w:r>
      <w:r w:rsidR="005F66D7">
        <w:fldChar w:fldCharType="separate"/>
      </w:r>
      <w:r w:rsidR="005F66D7">
        <w:t>[8]</w:t>
      </w:r>
      <w:r w:rsidR="005F66D7">
        <w:fldChar w:fldCharType="end"/>
      </w:r>
      <w:r w:rsidR="008E17FA">
        <w:t>shows that adding these kind of asymmetrical scheduling does not provide any benefits in throughput</w:t>
      </w:r>
      <w:r>
        <w:t xml:space="preserve">. </w:t>
      </w:r>
      <w:r w:rsidR="0031535D">
        <w:t>Hence, we observe</w:t>
      </w:r>
    </w:p>
    <w:p w14:paraId="34A2DF8E" w14:textId="32FD8A91" w:rsidR="00F02E4D" w:rsidRDefault="0031535D" w:rsidP="00EF4EE2">
      <w:pPr>
        <w:pStyle w:val="Observation"/>
      </w:pPr>
      <w:r>
        <w:t>Rel.15 antenna port indication tables for DCI signalling can be re-used for NC-JT, there is no need to introduce new tables (current reserved states in existing tables can be used)</w:t>
      </w:r>
    </w:p>
    <w:p w14:paraId="48DF0EDE" w14:textId="49344326" w:rsidR="00EF4EE2" w:rsidRDefault="00EF4EE2" w:rsidP="00EF4EE2">
      <w:pPr>
        <w:pStyle w:val="Heading2"/>
      </w:pPr>
      <w:r>
        <w:t xml:space="preserve">Category 4: </w:t>
      </w:r>
      <w:r w:rsidRPr="00EF4EE2">
        <w:t>Reliability/Robustness specific extensions</w:t>
      </w:r>
    </w:p>
    <w:p w14:paraId="317BF566" w14:textId="60E91E08" w:rsidR="007E0323" w:rsidRDefault="007E0323" w:rsidP="007E0323">
      <w:r>
        <w:t>According to FL summary [2], the topic for RAN1#96bis is</w:t>
      </w:r>
    </w:p>
    <w:p w14:paraId="5CD8CCD5" w14:textId="77777777" w:rsidR="00283F13" w:rsidRPr="00463D3C" w:rsidRDefault="00283F13" w:rsidP="00C50C1A">
      <w:pPr>
        <w:numPr>
          <w:ilvl w:val="0"/>
          <w:numId w:val="19"/>
        </w:numPr>
        <w:spacing w:after="0"/>
        <w:rPr>
          <w:i/>
          <w:lang w:val="en-US"/>
        </w:rPr>
      </w:pPr>
      <w:r w:rsidRPr="00463D3C">
        <w:rPr>
          <w:i/>
          <w:lang w:val="en-US"/>
        </w:rPr>
        <w:t xml:space="preserve">URLLC with Multi-TRP/panel </w:t>
      </w:r>
    </w:p>
    <w:p w14:paraId="0436F920" w14:textId="77777777" w:rsidR="00283F13" w:rsidRPr="00463D3C" w:rsidRDefault="00283F13" w:rsidP="00C50C1A">
      <w:pPr>
        <w:numPr>
          <w:ilvl w:val="1"/>
          <w:numId w:val="19"/>
        </w:numPr>
        <w:spacing w:after="0"/>
        <w:rPr>
          <w:i/>
          <w:lang w:val="en-US"/>
        </w:rPr>
      </w:pPr>
      <w:r w:rsidRPr="00463D3C">
        <w:rPr>
          <w:i/>
          <w:lang w:val="en-US"/>
        </w:rPr>
        <w:t>only for PDSCH</w:t>
      </w:r>
    </w:p>
    <w:p w14:paraId="4BFFE9C3" w14:textId="77777777" w:rsidR="00283F13" w:rsidRPr="00463D3C" w:rsidRDefault="00283F13" w:rsidP="00C50C1A">
      <w:pPr>
        <w:numPr>
          <w:ilvl w:val="2"/>
          <w:numId w:val="19"/>
        </w:numPr>
        <w:spacing w:after="0"/>
        <w:rPr>
          <w:i/>
          <w:lang w:val="en-US"/>
        </w:rPr>
      </w:pPr>
      <w:r w:rsidRPr="00463D3C">
        <w:rPr>
          <w:i/>
          <w:lang w:val="en-US"/>
        </w:rPr>
        <w:t>Start to down-selection and merging schemes in RAN1 96b</w:t>
      </w:r>
    </w:p>
    <w:p w14:paraId="33B7ACF7" w14:textId="77777777" w:rsidR="00283F13" w:rsidRPr="00463D3C" w:rsidRDefault="00283F13" w:rsidP="00C50C1A">
      <w:pPr>
        <w:numPr>
          <w:ilvl w:val="2"/>
          <w:numId w:val="19"/>
        </w:numPr>
        <w:spacing w:after="0"/>
        <w:rPr>
          <w:i/>
          <w:lang w:val="en-US"/>
        </w:rPr>
      </w:pPr>
      <w:r w:rsidRPr="00463D3C">
        <w:rPr>
          <w:i/>
          <w:lang w:val="en-US"/>
        </w:rPr>
        <w:t xml:space="preserve">Likely summarize some evaluation results from companies, if available  </w:t>
      </w:r>
    </w:p>
    <w:p w14:paraId="28735261" w14:textId="77777777" w:rsidR="00283F13" w:rsidRPr="00463D3C" w:rsidRDefault="00283F13" w:rsidP="00C50C1A">
      <w:pPr>
        <w:numPr>
          <w:ilvl w:val="3"/>
          <w:numId w:val="19"/>
        </w:numPr>
        <w:spacing w:after="0"/>
        <w:rPr>
          <w:i/>
          <w:lang w:val="en-US"/>
        </w:rPr>
      </w:pPr>
      <w:r w:rsidRPr="00463D3C">
        <w:rPr>
          <w:i/>
          <w:lang w:val="en-US"/>
        </w:rPr>
        <w:t xml:space="preserve">Generally we can strive to finalize design no late than RAN1 97 for PDSCH URLLC, at least for FR1 </w:t>
      </w:r>
    </w:p>
    <w:p w14:paraId="10F210D2" w14:textId="37916457" w:rsidR="007E0323" w:rsidRDefault="007E0323" w:rsidP="00440873">
      <w:pPr>
        <w:rPr>
          <w:rFonts w:eastAsia="SimSun"/>
          <w:lang w:val="en-US"/>
        </w:rPr>
      </w:pPr>
    </w:p>
    <w:p w14:paraId="5B9B0E9C" w14:textId="77777777" w:rsidR="001064BC" w:rsidRDefault="001064BC" w:rsidP="001064BC">
      <w:pPr>
        <w:rPr>
          <w:rFonts w:eastAsia="SimSun"/>
          <w:iCs/>
        </w:rPr>
      </w:pPr>
      <w:r>
        <w:rPr>
          <w:rFonts w:eastAsia="SimSun"/>
          <w:iCs/>
        </w:rPr>
        <w:t>In AH1901, the following multi-TRP schemes were defined for reliable PDSCH transmissions:</w:t>
      </w:r>
    </w:p>
    <w:p w14:paraId="668C6437"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lastRenderedPageBreak/>
        <w:t>Scheme 1 (SDM):  n (n&lt;=N</w:t>
      </w:r>
      <w:r w:rsidRPr="00FA1C9A">
        <w:rPr>
          <w:rFonts w:ascii="Times New Roman" w:hAnsi="Times New Roman"/>
          <w:szCs w:val="20"/>
          <w:vertAlign w:val="subscript"/>
        </w:rPr>
        <w:t>s</w:t>
      </w:r>
      <w:r w:rsidRPr="00FA1C9A">
        <w:rPr>
          <w:rFonts w:ascii="Times New Roman" w:hAnsi="Times New Roman"/>
          <w:szCs w:val="20"/>
        </w:rPr>
        <w:t>) TCI states within the single slot, with overlapped time and frequency resource allocation</w:t>
      </w:r>
    </w:p>
    <w:p w14:paraId="32ED8140"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2 (FDM): n (n&lt;=N</w:t>
      </w:r>
      <w:r w:rsidRPr="00FA1C9A">
        <w:rPr>
          <w:rFonts w:ascii="Times New Roman" w:hAnsi="Times New Roman"/>
          <w:szCs w:val="20"/>
          <w:vertAlign w:val="subscript"/>
        </w:rPr>
        <w:t>f</w:t>
      </w:r>
      <w:r w:rsidRPr="00FA1C9A">
        <w:rPr>
          <w:rFonts w:ascii="Times New Roman" w:hAnsi="Times New Roman"/>
          <w:szCs w:val="20"/>
        </w:rPr>
        <w:t>) TCI states within the single slot, with non-overlapped frequency resource allocation</w:t>
      </w:r>
    </w:p>
    <w:p w14:paraId="5C8443F9"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3 (TDM): n (n&lt;=N</w:t>
      </w:r>
      <w:r w:rsidRPr="00FA1C9A">
        <w:rPr>
          <w:rFonts w:ascii="Times New Roman" w:hAnsi="Times New Roman"/>
          <w:szCs w:val="20"/>
          <w:vertAlign w:val="subscript"/>
        </w:rPr>
        <w:t>t1</w:t>
      </w:r>
      <w:r w:rsidRPr="00FA1C9A">
        <w:rPr>
          <w:rFonts w:ascii="Times New Roman" w:hAnsi="Times New Roman"/>
          <w:szCs w:val="20"/>
        </w:rPr>
        <w:t>) TCI states within the single slot, with non-overlapped time resource allocation</w:t>
      </w:r>
    </w:p>
    <w:p w14:paraId="59308B7C" w14:textId="77777777" w:rsidR="001064BC" w:rsidRPr="00FA1C9A" w:rsidRDefault="001064BC" w:rsidP="00C50C1A">
      <w:pPr>
        <w:pStyle w:val="ListParagraph"/>
        <w:numPr>
          <w:ilvl w:val="0"/>
          <w:numId w:val="16"/>
        </w:numPr>
        <w:spacing w:after="0"/>
        <w:jc w:val="both"/>
        <w:rPr>
          <w:rFonts w:ascii="Times New Roman" w:hAnsi="Times New Roman"/>
          <w:szCs w:val="20"/>
        </w:rPr>
      </w:pPr>
      <w:r w:rsidRPr="00FA1C9A">
        <w:rPr>
          <w:rFonts w:ascii="Times New Roman" w:hAnsi="Times New Roman"/>
          <w:szCs w:val="20"/>
        </w:rPr>
        <w:t>Scheme 4 (TDM): n (n&lt;=N</w:t>
      </w:r>
      <w:r w:rsidRPr="00FA1C9A">
        <w:rPr>
          <w:rFonts w:ascii="Times New Roman" w:hAnsi="Times New Roman"/>
          <w:szCs w:val="20"/>
          <w:vertAlign w:val="subscript"/>
        </w:rPr>
        <w:t>t2</w:t>
      </w:r>
      <w:r w:rsidRPr="00FA1C9A">
        <w:rPr>
          <w:rFonts w:ascii="Times New Roman" w:hAnsi="Times New Roman"/>
          <w:szCs w:val="20"/>
        </w:rPr>
        <w:t xml:space="preserve">) TCI states with K different slots. </w:t>
      </w:r>
    </w:p>
    <w:p w14:paraId="029D596E" w14:textId="77777777" w:rsidR="006B78A2" w:rsidRDefault="006B78A2" w:rsidP="00463D3C"/>
    <w:p w14:paraId="366400B2" w14:textId="3AD8451F" w:rsidR="001064BC" w:rsidRDefault="001064BC" w:rsidP="001064BC">
      <w:pPr>
        <w:rPr>
          <w:rFonts w:eastAsia="SimSun"/>
          <w:iCs/>
        </w:rPr>
      </w:pPr>
      <w:r>
        <w:rPr>
          <w:rFonts w:eastAsia="SimSun"/>
          <w:iCs/>
        </w:rPr>
        <w:t>The SDM and FDM schemes are further clarified in</w:t>
      </w:r>
      <w:r w:rsidR="007A4100">
        <w:rPr>
          <w:rFonts w:eastAsia="SimSun"/>
          <w:iCs/>
        </w:rPr>
        <w:t xml:space="preserve"> RAN1#96 and </w:t>
      </w:r>
      <w:r>
        <w:rPr>
          <w:rFonts w:eastAsia="SimSun"/>
          <w:iCs/>
        </w:rPr>
        <w:t>post RAN1#96 email discussion</w:t>
      </w:r>
      <w:r w:rsidR="00D84C46">
        <w:rPr>
          <w:rFonts w:eastAsia="SimSun"/>
          <w:iCs/>
        </w:rPr>
        <w:t xml:space="preserve"> as follows</w:t>
      </w:r>
      <w:r w:rsidR="00932014">
        <w:rPr>
          <w:rFonts w:eastAsia="SimSun"/>
          <w:iCs/>
        </w:rPr>
        <w:t>,</w:t>
      </w:r>
    </w:p>
    <w:p w14:paraId="357B6EAD" w14:textId="77777777" w:rsidR="001064BC" w:rsidRPr="00946AFF" w:rsidRDefault="001064BC" w:rsidP="00C50C1A">
      <w:pPr>
        <w:pStyle w:val="ListParagraph"/>
        <w:numPr>
          <w:ilvl w:val="1"/>
          <w:numId w:val="22"/>
        </w:numPr>
        <w:spacing w:after="0"/>
        <w:ind w:left="360"/>
        <w:rPr>
          <w:szCs w:val="20"/>
          <w:lang w:val="en-US"/>
        </w:rPr>
      </w:pPr>
      <w:r w:rsidRPr="00946AFF">
        <w:rPr>
          <w:szCs w:val="20"/>
          <w:lang w:val="en-US"/>
        </w:rPr>
        <w:t>Scheme 1a</w:t>
      </w:r>
      <w:r>
        <w:rPr>
          <w:szCs w:val="20"/>
          <w:lang w:val="en-US"/>
        </w:rPr>
        <w:t xml:space="preserve"> (SDM single RV)</w:t>
      </w:r>
      <w:r w:rsidRPr="00946AFF">
        <w:rPr>
          <w:szCs w:val="20"/>
          <w:lang w:val="en-US"/>
        </w:rPr>
        <w:t xml:space="preserve">:  </w:t>
      </w:r>
    </w:p>
    <w:p w14:paraId="5B51BDA9" w14:textId="77777777" w:rsidR="001064BC" w:rsidRPr="00946AFF" w:rsidRDefault="001064BC" w:rsidP="00C50C1A">
      <w:pPr>
        <w:pStyle w:val="ListParagraph"/>
        <w:numPr>
          <w:ilvl w:val="2"/>
          <w:numId w:val="23"/>
        </w:numPr>
        <w:spacing w:after="0"/>
        <w:ind w:left="1180"/>
        <w:rPr>
          <w:szCs w:val="20"/>
          <w:lang w:val="en-US"/>
        </w:rPr>
      </w:pPr>
      <w:r w:rsidRPr="00946AFF">
        <w:rPr>
          <w:szCs w:val="20"/>
          <w:lang w:val="en-US"/>
        </w:rPr>
        <w:t>Each transmission occasion is a layer or a set of layers of the same TB, with each layer or layer set is associated with one TCI and one set of DMRS port(s). </w:t>
      </w:r>
    </w:p>
    <w:p w14:paraId="69E5DBED" w14:textId="77777777" w:rsidR="001064BC" w:rsidRPr="00946AFF" w:rsidRDefault="001064BC" w:rsidP="00C50C1A">
      <w:pPr>
        <w:pStyle w:val="ListParagraph"/>
        <w:numPr>
          <w:ilvl w:val="2"/>
          <w:numId w:val="23"/>
        </w:numPr>
        <w:spacing w:after="0"/>
        <w:ind w:left="1180"/>
        <w:rPr>
          <w:szCs w:val="20"/>
          <w:lang w:val="en-US"/>
        </w:rPr>
      </w:pPr>
      <w:r w:rsidRPr="00946AFF">
        <w:rPr>
          <w:szCs w:val="20"/>
          <w:lang w:val="en-US"/>
        </w:rPr>
        <w:t xml:space="preserve">Single codeword with one RV is used across all spatial layers or layer sets. From the UE perspective, different coded bits are mapped to different layers or layer sets with the same mapping rule as in Rel-15. </w:t>
      </w:r>
    </w:p>
    <w:p w14:paraId="323303A4" w14:textId="77777777" w:rsidR="001064BC" w:rsidRPr="00946AFF" w:rsidRDefault="001064BC" w:rsidP="00C50C1A">
      <w:pPr>
        <w:pStyle w:val="ListParagraph"/>
        <w:numPr>
          <w:ilvl w:val="1"/>
          <w:numId w:val="22"/>
        </w:numPr>
        <w:spacing w:after="0"/>
        <w:ind w:left="360"/>
        <w:rPr>
          <w:szCs w:val="20"/>
          <w:lang w:val="en-US"/>
        </w:rPr>
      </w:pPr>
      <w:r w:rsidRPr="00946AFF">
        <w:rPr>
          <w:szCs w:val="20"/>
          <w:lang w:val="en-US"/>
        </w:rPr>
        <w:t>Scheme 1b</w:t>
      </w:r>
      <w:r>
        <w:rPr>
          <w:szCs w:val="20"/>
          <w:lang w:val="en-US"/>
        </w:rPr>
        <w:t xml:space="preserve"> (SDM multi-RV)</w:t>
      </w:r>
      <w:r w:rsidRPr="00946AFF">
        <w:rPr>
          <w:szCs w:val="20"/>
          <w:lang w:val="en-US"/>
        </w:rPr>
        <w:t xml:space="preserve">: </w:t>
      </w:r>
    </w:p>
    <w:p w14:paraId="6A1F7DAC" w14:textId="77777777" w:rsidR="001064BC" w:rsidRPr="00946AFF" w:rsidRDefault="001064BC" w:rsidP="00C50C1A">
      <w:pPr>
        <w:pStyle w:val="ListParagraph"/>
        <w:numPr>
          <w:ilvl w:val="0"/>
          <w:numId w:val="24"/>
        </w:numPr>
        <w:spacing w:after="0"/>
        <w:ind w:left="1080"/>
        <w:rPr>
          <w:szCs w:val="20"/>
          <w:lang w:val="en-US"/>
        </w:rPr>
      </w:pPr>
      <w:r w:rsidRPr="00946AFF">
        <w:rPr>
          <w:szCs w:val="20"/>
          <w:lang w:val="en-US"/>
        </w:rPr>
        <w:t>Each transmission occasion is a layer or a set of layers of the same TB, with each layer or layer set is associated with one TCI and one set of DMRS port(s).</w:t>
      </w:r>
    </w:p>
    <w:p w14:paraId="55251A2E" w14:textId="77777777" w:rsidR="001064BC" w:rsidRPr="00946AFF" w:rsidRDefault="001064BC" w:rsidP="00C50C1A">
      <w:pPr>
        <w:pStyle w:val="ListParagraph"/>
        <w:numPr>
          <w:ilvl w:val="0"/>
          <w:numId w:val="24"/>
        </w:numPr>
        <w:spacing w:after="0"/>
        <w:ind w:left="1080"/>
        <w:rPr>
          <w:szCs w:val="20"/>
          <w:lang w:val="en-US"/>
        </w:rPr>
      </w:pPr>
      <w:r w:rsidRPr="00946AFF">
        <w:rPr>
          <w:szCs w:val="20"/>
          <w:lang w:val="en-US"/>
        </w:rPr>
        <w:t>Single codeword with one RV is used for each spatial layer or layer set. The RVs corresponding to each spatial layer or layer set can be the same or different.</w:t>
      </w:r>
    </w:p>
    <w:p w14:paraId="0B6A49BB" w14:textId="77777777" w:rsidR="001064BC" w:rsidRPr="00946AFF" w:rsidRDefault="001064BC" w:rsidP="00C50C1A">
      <w:pPr>
        <w:pStyle w:val="ListParagraph"/>
        <w:numPr>
          <w:ilvl w:val="0"/>
          <w:numId w:val="24"/>
        </w:numPr>
        <w:spacing w:after="0"/>
        <w:ind w:left="1080"/>
        <w:rPr>
          <w:szCs w:val="20"/>
          <w:lang w:val="en-US"/>
        </w:rPr>
      </w:pPr>
      <w:r w:rsidRPr="00946AFF">
        <w:rPr>
          <w:szCs w:val="20"/>
          <w:lang w:val="en-US"/>
        </w:rPr>
        <w:t>FFS: codeword-to-layer mapping when total number of layers &lt;= 4</w:t>
      </w:r>
    </w:p>
    <w:p w14:paraId="079B3772" w14:textId="77777777" w:rsidR="001064BC" w:rsidRPr="009C5674" w:rsidRDefault="001064BC" w:rsidP="00C50C1A">
      <w:pPr>
        <w:pStyle w:val="ListParagraph"/>
        <w:numPr>
          <w:ilvl w:val="1"/>
          <w:numId w:val="22"/>
        </w:numPr>
        <w:spacing w:after="0"/>
        <w:ind w:left="360"/>
        <w:rPr>
          <w:szCs w:val="20"/>
          <w:lang w:val="en-US"/>
        </w:rPr>
      </w:pPr>
      <w:r w:rsidRPr="009C5674">
        <w:rPr>
          <w:szCs w:val="20"/>
          <w:lang w:val="en-US"/>
        </w:rPr>
        <w:t>Scheme 2a</w:t>
      </w:r>
      <w:r>
        <w:rPr>
          <w:szCs w:val="20"/>
          <w:lang w:val="en-US"/>
        </w:rPr>
        <w:t xml:space="preserve"> (FDM single RV)</w:t>
      </w:r>
      <w:r w:rsidRPr="009C5674">
        <w:rPr>
          <w:szCs w:val="20"/>
          <w:lang w:val="en-US"/>
        </w:rPr>
        <w:t xml:space="preserve">: </w:t>
      </w:r>
    </w:p>
    <w:p w14:paraId="68AABFD7" w14:textId="77777777" w:rsidR="001064BC" w:rsidRPr="009C5674" w:rsidRDefault="001064BC" w:rsidP="00C50C1A">
      <w:pPr>
        <w:pStyle w:val="ListParagraph"/>
        <w:numPr>
          <w:ilvl w:val="0"/>
          <w:numId w:val="25"/>
        </w:numPr>
        <w:spacing w:after="0"/>
        <w:ind w:left="1080"/>
        <w:rPr>
          <w:szCs w:val="20"/>
          <w:lang w:val="en-US"/>
        </w:rPr>
      </w:pPr>
      <w:r w:rsidRPr="009C5674">
        <w:rPr>
          <w:szCs w:val="20"/>
          <w:lang w:val="en-US"/>
        </w:rPr>
        <w:t xml:space="preserve">Single codeword with one RV is used across full resource allocation. From UE perspective, the common RB mapping (codeword to layer mapping </w:t>
      </w:r>
      <w:r w:rsidRPr="009C5674">
        <w:rPr>
          <w:szCs w:val="20"/>
          <w:lang w:val="en-US" w:eastAsia="ko-KR"/>
        </w:rPr>
        <w:t>as in Rel-15</w:t>
      </w:r>
      <w:r w:rsidRPr="009C5674">
        <w:rPr>
          <w:szCs w:val="20"/>
          <w:lang w:val="en-US"/>
        </w:rPr>
        <w:t xml:space="preserve">) is applied across full resource allocation. </w:t>
      </w:r>
    </w:p>
    <w:p w14:paraId="798E9A7B" w14:textId="77777777" w:rsidR="001064BC" w:rsidRPr="009C5674" w:rsidRDefault="001064BC" w:rsidP="00C50C1A">
      <w:pPr>
        <w:pStyle w:val="ListParagraph"/>
        <w:numPr>
          <w:ilvl w:val="0"/>
          <w:numId w:val="26"/>
        </w:numPr>
        <w:spacing w:after="0"/>
        <w:ind w:left="414"/>
        <w:rPr>
          <w:szCs w:val="20"/>
          <w:lang w:val="en-US"/>
        </w:rPr>
      </w:pPr>
      <w:r w:rsidRPr="009C5674">
        <w:rPr>
          <w:szCs w:val="20"/>
          <w:lang w:val="en-US"/>
        </w:rPr>
        <w:t>Scheme 2b</w:t>
      </w:r>
      <w:r>
        <w:rPr>
          <w:szCs w:val="20"/>
          <w:lang w:val="en-US"/>
        </w:rPr>
        <w:t xml:space="preserve"> (FDM multi-RV)</w:t>
      </w:r>
      <w:r w:rsidRPr="009C5674">
        <w:rPr>
          <w:szCs w:val="20"/>
          <w:lang w:val="en-US"/>
        </w:rPr>
        <w:t xml:space="preserve">: </w:t>
      </w:r>
    </w:p>
    <w:p w14:paraId="6EC958CB" w14:textId="77777777" w:rsidR="001064BC" w:rsidRPr="009C5674" w:rsidRDefault="001064BC" w:rsidP="00C50C1A">
      <w:pPr>
        <w:pStyle w:val="ListParagraph"/>
        <w:numPr>
          <w:ilvl w:val="2"/>
          <w:numId w:val="22"/>
        </w:numPr>
        <w:spacing w:after="0"/>
        <w:ind w:left="1180"/>
        <w:rPr>
          <w:szCs w:val="20"/>
          <w:lang w:val="en-US"/>
        </w:rPr>
      </w:pPr>
      <w:r w:rsidRPr="009C5674">
        <w:rPr>
          <w:szCs w:val="20"/>
          <w:lang w:val="en-US"/>
        </w:rPr>
        <w:t>Single codeword with one RV is used for each non-overlapped frequency resource allocation. The RVs corresponding to each non-overlapped frequency resource allocation can be the same or different.</w:t>
      </w:r>
    </w:p>
    <w:p w14:paraId="54CDEB95" w14:textId="212AEC74" w:rsidR="008B77E8" w:rsidRDefault="00276FD0" w:rsidP="004E1FCE">
      <w:pPr>
        <w:rPr>
          <w:rFonts w:eastAsia="SimSun"/>
          <w:lang w:val="en-US"/>
        </w:rPr>
      </w:pPr>
      <w:r>
        <w:rPr>
          <w:rFonts w:eastAsia="SimSun"/>
          <w:lang w:val="en-US"/>
        </w:rPr>
        <w:t xml:space="preserve">The single vs. multi-RV schemes are illustrated in </w:t>
      </w:r>
      <w:r w:rsidR="008B77E8">
        <w:rPr>
          <w:rFonts w:eastAsia="SimSun"/>
          <w:lang w:val="en-US"/>
        </w:rPr>
        <w:t xml:space="preserve">Figure 2 </w:t>
      </w:r>
      <w:r w:rsidR="00816ED8">
        <w:rPr>
          <w:rFonts w:eastAsia="SimSun"/>
          <w:lang w:val="en-US"/>
        </w:rPr>
        <w:t>using</w:t>
      </w:r>
      <w:r w:rsidR="001B5AE8">
        <w:rPr>
          <w:rFonts w:eastAsia="SimSun"/>
          <w:lang w:val="en-US"/>
        </w:rPr>
        <w:t xml:space="preserve"> two TRPs </w:t>
      </w:r>
      <w:r w:rsidR="00816ED8">
        <w:rPr>
          <w:rFonts w:eastAsia="SimSun"/>
          <w:lang w:val="en-US"/>
        </w:rPr>
        <w:t xml:space="preserve">as </w:t>
      </w:r>
      <w:r w:rsidR="001B5AE8">
        <w:rPr>
          <w:rFonts w:eastAsia="SimSun"/>
          <w:lang w:val="en-US"/>
        </w:rPr>
        <w:t xml:space="preserve">an </w:t>
      </w:r>
      <w:r w:rsidR="00D03E6D">
        <w:rPr>
          <w:rFonts w:eastAsia="SimSun"/>
          <w:lang w:val="en-US"/>
        </w:rPr>
        <w:t>example</w:t>
      </w:r>
      <w:r w:rsidR="004D1981">
        <w:rPr>
          <w:rFonts w:eastAsia="SimSun"/>
          <w:lang w:val="en-US"/>
        </w:rPr>
        <w:t xml:space="preserve">, where </w:t>
      </w:r>
      <w:r w:rsidR="00802632">
        <w:rPr>
          <w:rFonts w:eastAsia="SimSun"/>
          <w:lang w:val="en-US"/>
        </w:rPr>
        <w:t xml:space="preserve">single TRP </w:t>
      </w:r>
      <w:r w:rsidR="00931BC0">
        <w:rPr>
          <w:rFonts w:eastAsia="SimSun"/>
          <w:lang w:val="en-US"/>
        </w:rPr>
        <w:t xml:space="preserve">transmission </w:t>
      </w:r>
      <w:r w:rsidR="00802632">
        <w:rPr>
          <w:rFonts w:eastAsia="SimSun"/>
          <w:lang w:val="en-US"/>
        </w:rPr>
        <w:t xml:space="preserve">and standard transparent SFN </w:t>
      </w:r>
      <w:r w:rsidR="001146D6">
        <w:rPr>
          <w:rFonts w:eastAsia="SimSun"/>
          <w:lang w:val="en-US"/>
        </w:rPr>
        <w:t xml:space="preserve">with CDD are also </w:t>
      </w:r>
      <w:r w:rsidR="00135749">
        <w:rPr>
          <w:rFonts w:eastAsia="SimSun"/>
          <w:lang w:val="en-US"/>
        </w:rPr>
        <w:t>illustrated.</w:t>
      </w:r>
    </w:p>
    <w:p w14:paraId="5E7A60CF" w14:textId="77777777" w:rsidR="00C50C1A" w:rsidRDefault="00C50C1A" w:rsidP="00FA058C"/>
    <w:p w14:paraId="17E0BFB7" w14:textId="4E6B6295" w:rsidR="00C50C1A" w:rsidRDefault="00C50C1A" w:rsidP="00C50C1A">
      <w:pPr>
        <w:ind w:left="360"/>
      </w:pPr>
      <w:r>
        <w:rPr>
          <w:noProof/>
        </w:rPr>
        <mc:AlternateContent>
          <mc:Choice Requires="wpc">
            <w:drawing>
              <wp:inline distT="0" distB="0" distL="0" distR="0" wp14:anchorId="65938CDB" wp14:editId="13C02C2C">
                <wp:extent cx="5683885" cy="2925445"/>
                <wp:effectExtent l="0" t="0" r="2540" b="0"/>
                <wp:docPr id="11" name="Canvas 1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3" name="Picture 28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123002" y="45301"/>
                            <a:ext cx="2653140" cy="10757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289"/>
                        <wps:cNvSpPr txBox="1">
                          <a:spLocks noChangeArrowheads="1"/>
                        </wps:cNvSpPr>
                        <wps:spPr bwMode="auto">
                          <a:xfrm>
                            <a:off x="734611" y="1043916"/>
                            <a:ext cx="1229418" cy="27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AD905B5" w14:textId="77777777" w:rsidR="001F50C3" w:rsidRDefault="001F50C3" w:rsidP="00C50C1A">
                              <w:pPr>
                                <w:pStyle w:val="ListParagraph"/>
                                <w:numPr>
                                  <w:ilvl w:val="0"/>
                                  <w:numId w:val="28"/>
                                </w:numPr>
                              </w:pPr>
                              <w:r>
                                <w:t>Single TRP</w:t>
                              </w:r>
                            </w:p>
                          </w:txbxContent>
                        </wps:txbx>
                        <wps:bodyPr rot="0" vert="horz" wrap="none" lIns="91440" tIns="45720" rIns="91440" bIns="45720" anchor="t" anchorCtr="0" upright="1">
                          <a:noAutofit/>
                        </wps:bodyPr>
                      </wps:wsp>
                      <wps:wsp>
                        <wps:cNvPr id="5" name="Text Box 290"/>
                        <wps:cNvSpPr txBox="1">
                          <a:spLocks noChangeArrowheads="1"/>
                        </wps:cNvSpPr>
                        <wps:spPr bwMode="auto">
                          <a:xfrm>
                            <a:off x="3371850" y="1062316"/>
                            <a:ext cx="1429421" cy="2769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463A4F6" w14:textId="77777777" w:rsidR="001F50C3" w:rsidRDefault="001F50C3" w:rsidP="00C50C1A">
                              <w:pPr>
                                <w:pStyle w:val="ListParagraph"/>
                                <w:numPr>
                                  <w:ilvl w:val="0"/>
                                  <w:numId w:val="29"/>
                                </w:numPr>
                              </w:pPr>
                              <w:r>
                                <w:t>SFN with CDD</w:t>
                              </w:r>
                            </w:p>
                          </w:txbxContent>
                        </wps:txbx>
                        <wps:bodyPr rot="0" vert="horz" wrap="none" lIns="91440" tIns="45720" rIns="91440" bIns="45720" anchor="t" anchorCtr="0" upright="1">
                          <a:noAutofit/>
                        </wps:bodyPr>
                      </wps:wsp>
                      <wps:wsp>
                        <wps:cNvPr id="6" name="Text Box 291"/>
                        <wps:cNvSpPr txBox="1">
                          <a:spLocks noChangeArrowheads="1"/>
                        </wps:cNvSpPr>
                        <wps:spPr bwMode="auto">
                          <a:xfrm>
                            <a:off x="237004" y="2613340"/>
                            <a:ext cx="2309495" cy="2774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BA951E" w14:textId="77777777" w:rsidR="001F50C3" w:rsidRDefault="001F50C3" w:rsidP="00C50C1A">
                              <w:pPr>
                                <w:ind w:left="360"/>
                              </w:pPr>
                              <w:r>
                                <w:t>(c) SDM/FDM multi-layer single RV</w:t>
                              </w:r>
                            </w:p>
                          </w:txbxContent>
                        </wps:txbx>
                        <wps:bodyPr rot="0" vert="horz" wrap="none" lIns="91440" tIns="45720" rIns="91440" bIns="45720" anchor="t" anchorCtr="0" upright="1">
                          <a:noAutofit/>
                        </wps:bodyPr>
                      </wps:wsp>
                      <wps:wsp>
                        <wps:cNvPr id="7" name="Text Box 292"/>
                        <wps:cNvSpPr txBox="1">
                          <a:spLocks noChangeArrowheads="1"/>
                        </wps:cNvSpPr>
                        <wps:spPr bwMode="auto">
                          <a:xfrm>
                            <a:off x="2776142" y="2595740"/>
                            <a:ext cx="2689860" cy="276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4CE1FB5" w14:textId="77777777" w:rsidR="001F50C3" w:rsidRDefault="001F50C3" w:rsidP="00C50C1A">
                              <w:pPr>
                                <w:pStyle w:val="ListParagraph"/>
                                <w:numPr>
                                  <w:ilvl w:val="0"/>
                                  <w:numId w:val="30"/>
                                </w:numPr>
                              </w:pPr>
                              <w:r>
                                <w:t>SDM/FDM/TDM multi-layer  multi-RV</w:t>
                              </w:r>
                            </w:p>
                          </w:txbxContent>
                        </wps:txbx>
                        <wps:bodyPr rot="0" vert="horz" wrap="none" lIns="91440" tIns="45720" rIns="91440" bIns="45720" anchor="t" anchorCtr="0" upright="1">
                          <a:noAutofit/>
                        </wps:bodyPr>
                      </wps:wsp>
                      <pic:pic xmlns:pic="http://schemas.openxmlformats.org/drawingml/2006/picture">
                        <pic:nvPicPr>
                          <pic:cNvPr id="8" name="Picture 29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123002" y="1310420"/>
                            <a:ext cx="2640239" cy="13091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29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2856043" y="1281420"/>
                            <a:ext cx="2733441" cy="12974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29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2932844" y="0"/>
                            <a:ext cx="2476337" cy="1104817"/>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65938CDB" id="Canvas 11" o:spid="_x0000_s1026" editas="canvas" style="width:447.55pt;height:230.35pt;mso-position-horizontal-relative:char;mso-position-vertical-relative:line" coordsize="56838,29254" o:gfxdata="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56838;height:29254;visibility:visible;mso-wrap-style:square">
                  <v:fill o:detectmouseclick="t"/>
                  <v:path o:connecttype="none"/>
                </v:shape>
                <v:shape id="Picture 286" o:spid="_x0000_s1028" type="#_x0000_t75" style="position:absolute;left:1230;top:453;width:26531;height:10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">
                  <v:imagedata r:id="rId20" o:title=""/>
                </v:shape>
                <v:shapetype id="_x0000_t202" coordsize="21600,21600" o:spt="202" path="m,l,21600r21600,l21600,xe">
                  <v:stroke joinstyle="miter"/>
                  <v:path gradientshapeok="t" o:connecttype="rect"/>
                </v:shapetype>
                <v:shape id="Text Box 289" o:spid="_x0000_s1029" type="#_x0000_t202" style="position:absolute;left:7346;top:10439;width:12294;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vVRIxAAAANoAAAAPAAAAZHJzL2Rvd25yZXYueG1sRI/dagIx&#10;FITvC75DOEJvimZbis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Cu9VEjEAAAA2gAAAA8A&#10;AAAAAAAAAAAAAAAABwIAAGRycy9kb3ducmV2LnhtbFBLBQYAAAAAAwADALcAAAD4AgAAAAA=&#10;" filled="f" stroked="f" strokeweight=".5pt">
                  <v:textbox>
                    <w:txbxContent>
                      <w:p w14:paraId="6AD905B5" w14:textId="77777777" w:rsidR="001F50C3" w:rsidRDefault="001F50C3" w:rsidP="00C50C1A">
                        <w:pPr>
                          <w:pStyle w:val="ListParagraph"/>
                          <w:numPr>
                            <w:ilvl w:val="0"/>
                            <w:numId w:val="28"/>
                          </w:numPr>
                        </w:pPr>
                        <w:r>
                          <w:t>Single TRP</w:t>
                        </w:r>
                      </w:p>
                    </w:txbxContent>
                  </v:textbox>
                </v:shape>
                <v:shape id="Text Box 290" o:spid="_x0000_s1030" type="#_x0000_t202" style="position:absolute;left:33718;top:10623;width:14294;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" filled="f" stroked="f" strokeweight=".5pt">
                  <v:textbox>
                    <w:txbxContent>
                      <w:p w14:paraId="4463A4F6" w14:textId="77777777" w:rsidR="001F50C3" w:rsidRDefault="001F50C3" w:rsidP="00C50C1A">
                        <w:pPr>
                          <w:pStyle w:val="ListParagraph"/>
                          <w:numPr>
                            <w:ilvl w:val="0"/>
                            <w:numId w:val="29"/>
                          </w:numPr>
                        </w:pPr>
                        <w:r>
                          <w:t>SFN with CDD</w:t>
                        </w:r>
                      </w:p>
                    </w:txbxContent>
                  </v:textbox>
                </v:shape>
                <v:shape id="Text Box 291" o:spid="_x0000_s1031" type="#_x0000_t202" style="position:absolute;left:2370;top:26133;width:23094;height:277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" filled="f" stroked="f" strokeweight=".5pt">
                  <v:textbox>
                    <w:txbxContent>
                      <w:p w14:paraId="7CBA951E" w14:textId="77777777" w:rsidR="001F50C3" w:rsidRDefault="001F50C3" w:rsidP="00C50C1A">
                        <w:pPr>
                          <w:ind w:left="360"/>
                        </w:pPr>
                        <w:r>
                          <w:t>(c) SDM/FDM multi-layer single RV</w:t>
                        </w:r>
                      </w:p>
                    </w:txbxContent>
                  </v:textbox>
                </v:shape>
                <v:shape id="Text Box 292" o:spid="_x0000_s1032" type="#_x0000_t202" style="position:absolute;left:27761;top:25957;width:26899;height:2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" filled="f" stroked="f" strokeweight=".5pt">
                  <v:textbox>
                    <w:txbxContent>
                      <w:p w14:paraId="64CE1FB5" w14:textId="77777777" w:rsidR="001F50C3" w:rsidRDefault="001F50C3" w:rsidP="00C50C1A">
                        <w:pPr>
                          <w:pStyle w:val="ListParagraph"/>
                          <w:numPr>
                            <w:ilvl w:val="0"/>
                            <w:numId w:val="30"/>
                          </w:numPr>
                        </w:pPr>
                        <w:r>
                          <w:t>SDM/FDM/TDM multi-layer  multi-RV</w:t>
                        </w:r>
                      </w:p>
                    </w:txbxContent>
                  </v:textbox>
                </v:shape>
                <v:shape id="Picture 293" o:spid="_x0000_s1033" type="#_x0000_t75" style="position:absolute;left:1230;top:13104;width:26402;height:130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">
                  <v:imagedata r:id="rId21" o:title=""/>
                </v:shape>
                <v:shape id="Picture 297" o:spid="_x0000_s1034" type="#_x0000_t75" style="position:absolute;left:28560;top:12814;width:27334;height:129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">
                  <v:imagedata r:id="rId22" o:title=""/>
                </v:shape>
                <v:shape id="Picture 298" o:spid="_x0000_s1035" type="#_x0000_t75" style="position:absolute;left:29328;width:24763;height:11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">
                  <v:imagedata r:id="rId23" o:title=""/>
                </v:shape>
                <w10:anchorlock/>
              </v:group>
            </w:pict>
          </mc:Fallback>
        </mc:AlternateContent>
      </w:r>
    </w:p>
    <w:p w14:paraId="24279325" w14:textId="266A533C" w:rsidR="00C50C1A" w:rsidRDefault="00C50C1A" w:rsidP="00C50C1A">
      <w:pPr>
        <w:pStyle w:val="Caption"/>
      </w:pPr>
      <w:bookmarkStart w:id="30" w:name="_Ref4429142"/>
      <w:r>
        <w:t xml:space="preserve">Figure </w:t>
      </w:r>
      <w:r>
        <w:fldChar w:fldCharType="begin"/>
      </w:r>
      <w:r>
        <w:instrText xml:space="preserve"> SEQ Figure \* ARABIC </w:instrText>
      </w:r>
      <w:r>
        <w:fldChar w:fldCharType="separate"/>
      </w:r>
      <w:r w:rsidR="00F875E4">
        <w:rPr>
          <w:noProof/>
        </w:rPr>
        <w:t>4</w:t>
      </w:r>
      <w:r>
        <w:fldChar w:fldCharType="end"/>
      </w:r>
      <w:bookmarkEnd w:id="30"/>
      <w:r>
        <w:t>: Single RV vs. multi-RV scheme.</w:t>
      </w:r>
    </w:p>
    <w:p w14:paraId="7FEB8A07" w14:textId="42F4C517" w:rsidR="00521495" w:rsidRDefault="00521495" w:rsidP="00521495">
      <w:pPr>
        <w:rPr>
          <w:rFonts w:eastAsia="SimSun"/>
        </w:rPr>
      </w:pPr>
      <w:r>
        <w:rPr>
          <w:rFonts w:eastAsia="SimSun"/>
        </w:rPr>
        <w:lastRenderedPageBreak/>
        <w:t xml:space="preserve">In </w:t>
      </w:r>
      <w:r>
        <w:rPr>
          <w:rFonts w:eastAsia="SimSun"/>
        </w:rPr>
        <w:fldChar w:fldCharType="begin"/>
      </w:r>
      <w:r>
        <w:rPr>
          <w:rFonts w:eastAsia="SimSun"/>
        </w:rPr>
        <w:instrText xml:space="preserve"> REF _Ref1000763 \r \h </w:instrText>
      </w:r>
      <w:r>
        <w:rPr>
          <w:rFonts w:eastAsia="SimSun"/>
        </w:rPr>
      </w:r>
      <w:r>
        <w:rPr>
          <w:rFonts w:eastAsia="SimSun"/>
        </w:rPr>
        <w:fldChar w:fldCharType="separate"/>
      </w:r>
      <w:r w:rsidR="00F875E4">
        <w:rPr>
          <w:rFonts w:eastAsia="SimSun"/>
        </w:rPr>
        <w:t>[6]</w:t>
      </w:r>
      <w:r>
        <w:rPr>
          <w:rFonts w:eastAsia="SimSun"/>
        </w:rPr>
        <w:fldChar w:fldCharType="end"/>
      </w:r>
      <w:r>
        <w:rPr>
          <w:rFonts w:eastAsia="SimSun"/>
        </w:rPr>
        <w:t xml:space="preserve">, an analysis of </w:t>
      </w:r>
      <w:r w:rsidR="00B57202">
        <w:rPr>
          <w:rFonts w:eastAsia="SimSun"/>
        </w:rPr>
        <w:t xml:space="preserve">SFN with CDD, </w:t>
      </w:r>
      <w:r w:rsidR="000758B4">
        <w:rPr>
          <w:rFonts w:eastAsia="SimSun"/>
        </w:rPr>
        <w:t xml:space="preserve">FDM </w:t>
      </w:r>
      <w:r w:rsidR="00741C84">
        <w:rPr>
          <w:rFonts w:eastAsia="SimSun"/>
        </w:rPr>
        <w:t xml:space="preserve">repetition with a </w:t>
      </w:r>
      <w:r w:rsidR="000758B4">
        <w:rPr>
          <w:rFonts w:eastAsia="SimSun"/>
        </w:rPr>
        <w:t>single RV</w:t>
      </w:r>
      <w:r w:rsidR="00B57202">
        <w:rPr>
          <w:rFonts w:eastAsia="SimSun"/>
        </w:rPr>
        <w:t>,</w:t>
      </w:r>
      <w:r w:rsidR="000758B4">
        <w:rPr>
          <w:rFonts w:eastAsia="SimSun"/>
        </w:rPr>
        <w:t xml:space="preserve"> and </w:t>
      </w:r>
      <w:r w:rsidR="00847472">
        <w:rPr>
          <w:rFonts w:eastAsia="SimSun"/>
        </w:rPr>
        <w:t>TD</w:t>
      </w:r>
      <w:r w:rsidR="00741C84">
        <w:rPr>
          <w:rFonts w:eastAsia="SimSun"/>
        </w:rPr>
        <w:t>M mini-slot repetition</w:t>
      </w:r>
      <w:r>
        <w:rPr>
          <w:rFonts w:eastAsia="SimSun"/>
        </w:rPr>
        <w:t xml:space="preserve"> to achieve multi-TRP diversity benefits is presented and it is concluded that both </w:t>
      </w:r>
      <w:r w:rsidR="003345D1">
        <w:rPr>
          <w:rFonts w:eastAsia="SimSun"/>
        </w:rPr>
        <w:t xml:space="preserve">FDM and TDM </w:t>
      </w:r>
      <w:r>
        <w:rPr>
          <w:rFonts w:eastAsia="SimSun"/>
        </w:rPr>
        <w:t>repetitio</w:t>
      </w:r>
      <w:r w:rsidR="00B04487">
        <w:rPr>
          <w:rFonts w:eastAsia="SimSun"/>
        </w:rPr>
        <w:t>ns are</w:t>
      </w:r>
      <w:r>
        <w:rPr>
          <w:rFonts w:eastAsia="SimSun"/>
        </w:rPr>
        <w:t xml:space="preserve"> beneficial for URLLC applications. In </w:t>
      </w:r>
      <w:r>
        <w:rPr>
          <w:rFonts w:eastAsia="SimSun"/>
        </w:rPr>
        <w:fldChar w:fldCharType="begin"/>
      </w:r>
      <w:r>
        <w:rPr>
          <w:rFonts w:eastAsia="SimSun"/>
        </w:rPr>
        <w:instrText xml:space="preserve"> REF _Ref1000859 \r \h </w:instrText>
      </w:r>
      <w:r>
        <w:rPr>
          <w:rFonts w:eastAsia="SimSun"/>
        </w:rPr>
      </w:r>
      <w:r>
        <w:rPr>
          <w:rFonts w:eastAsia="SimSun"/>
        </w:rPr>
        <w:fldChar w:fldCharType="separate"/>
      </w:r>
      <w:r w:rsidR="00F875E4">
        <w:rPr>
          <w:rFonts w:eastAsia="SimSun"/>
        </w:rPr>
        <w:t>[7]</w:t>
      </w:r>
      <w:r>
        <w:rPr>
          <w:rFonts w:eastAsia="SimSun"/>
        </w:rPr>
        <w:fldChar w:fldCharType="end"/>
      </w:r>
      <w:r>
        <w:rPr>
          <w:rFonts w:eastAsia="SimSun"/>
        </w:rPr>
        <w:t xml:space="preserve">, a study of the effect on the number of TRPs utilized to achieve robustness is discussed and it is shown that even 4 TRPs gives a significant benefit over 2 TRPs also in the case with uneven received power distribution among the 4 </w:t>
      </w:r>
      <w:r w:rsidR="00D312F3">
        <w:rPr>
          <w:rFonts w:eastAsia="SimSun"/>
        </w:rPr>
        <w:t>TRPs</w:t>
      </w:r>
      <w:r>
        <w:rPr>
          <w:rFonts w:eastAsia="SimSun"/>
        </w:rPr>
        <w:t xml:space="preserve"> (down to 9 dB difference between the best and the worst TRP). </w:t>
      </w:r>
    </w:p>
    <w:p w14:paraId="66C877E4" w14:textId="6F5A9DDC" w:rsidR="00B04487" w:rsidRDefault="005E2FE0" w:rsidP="00521495">
      <w:pPr>
        <w:rPr>
          <w:rFonts w:eastAsia="SimSun"/>
        </w:rPr>
      </w:pPr>
      <w:r>
        <w:rPr>
          <w:rFonts w:eastAsia="SimSun"/>
        </w:rPr>
        <w:t xml:space="preserve">Further evaluations have been performed </w:t>
      </w:r>
      <w:r w:rsidR="005B7923">
        <w:rPr>
          <w:rFonts w:eastAsia="SimSun"/>
        </w:rPr>
        <w:t>for schemes 1a/1b, 2a/2b, and 3</w:t>
      </w:r>
      <w:r w:rsidR="00160DC3">
        <w:rPr>
          <w:rFonts w:eastAsia="SimSun"/>
        </w:rPr>
        <w:t xml:space="preserve"> together with single TRP and </w:t>
      </w:r>
      <w:r w:rsidR="009E3D7F">
        <w:rPr>
          <w:rFonts w:eastAsia="SimSun"/>
        </w:rPr>
        <w:t>SFN with CDD</w:t>
      </w:r>
      <w:r w:rsidR="00954B20">
        <w:rPr>
          <w:rFonts w:eastAsia="SimSun"/>
        </w:rPr>
        <w:t>, i.e.,</w:t>
      </w:r>
    </w:p>
    <w:p w14:paraId="38B70899" w14:textId="77777777" w:rsidR="00954B20" w:rsidRDefault="00954B20" w:rsidP="00954B20">
      <w:pPr>
        <w:pStyle w:val="ListParagraph"/>
        <w:numPr>
          <w:ilvl w:val="0"/>
          <w:numId w:val="27"/>
        </w:numPr>
      </w:pPr>
      <w:r>
        <w:t>Single TRP:  single layer transmission over TRP#1 only</w:t>
      </w:r>
    </w:p>
    <w:p w14:paraId="60D19F03" w14:textId="77777777" w:rsidR="00954B20" w:rsidRDefault="00954B20" w:rsidP="00954B20">
      <w:pPr>
        <w:pStyle w:val="ListParagraph"/>
        <w:numPr>
          <w:ilvl w:val="0"/>
          <w:numId w:val="27"/>
        </w:numPr>
      </w:pPr>
      <w:r>
        <w:t>SFN with CDD: PDSCH transmission over two TRPs with a single layer, where separate precoders are applied to each TRP based on PMI feedback and CDD is applied over the second TRP</w:t>
      </w:r>
    </w:p>
    <w:p w14:paraId="64CE103A" w14:textId="77777777" w:rsidR="00954B20" w:rsidRDefault="00954B20" w:rsidP="00954B20">
      <w:pPr>
        <w:pStyle w:val="ListParagraph"/>
        <w:numPr>
          <w:ilvl w:val="0"/>
          <w:numId w:val="27"/>
        </w:numPr>
      </w:pPr>
      <w:r>
        <w:t>Scheme 1a: SDM with a single CW over two layers, one for each TRP, with fully overlapped resource</w:t>
      </w:r>
    </w:p>
    <w:p w14:paraId="50516E9D" w14:textId="77777777" w:rsidR="00954B20" w:rsidRDefault="00954B20" w:rsidP="00954B20">
      <w:pPr>
        <w:pStyle w:val="ListParagraph"/>
        <w:numPr>
          <w:ilvl w:val="0"/>
          <w:numId w:val="27"/>
        </w:numPr>
      </w:pPr>
      <w:r>
        <w:t>Scheme 1b: SDM with two RVs, each over one layer and one TRP, with fully overlapped resource</w:t>
      </w:r>
    </w:p>
    <w:p w14:paraId="5F0D6C4D" w14:textId="77777777" w:rsidR="00954B20" w:rsidRDefault="00954B20" w:rsidP="00954B20">
      <w:pPr>
        <w:pStyle w:val="ListParagraph"/>
        <w:numPr>
          <w:ilvl w:val="0"/>
          <w:numId w:val="27"/>
        </w:numPr>
      </w:pPr>
      <w:r>
        <w:t>Scheme 2a: FDM with a single CW over two TRPs, each allocated with half of the scheduled RBs</w:t>
      </w:r>
    </w:p>
    <w:p w14:paraId="2100BC10" w14:textId="77777777" w:rsidR="00954B20" w:rsidRDefault="00954B20" w:rsidP="00954B20">
      <w:pPr>
        <w:pStyle w:val="ListParagraph"/>
        <w:numPr>
          <w:ilvl w:val="0"/>
          <w:numId w:val="27"/>
        </w:numPr>
      </w:pPr>
      <w:r>
        <w:t>Scheme 2b: FDM with two RVs over two TRPs, each allocated with half of the scheduled RBs</w:t>
      </w:r>
    </w:p>
    <w:p w14:paraId="343B6F7B" w14:textId="77777777" w:rsidR="00954B20" w:rsidRDefault="00954B20" w:rsidP="00954B20">
      <w:pPr>
        <w:pStyle w:val="ListParagraph"/>
        <w:numPr>
          <w:ilvl w:val="0"/>
          <w:numId w:val="27"/>
        </w:numPr>
      </w:pPr>
      <w:r>
        <w:t>Scheme 3: TDM with two RVs over two mini-slots, each over one TRP</w:t>
      </w:r>
    </w:p>
    <w:p w14:paraId="7BB132A5" w14:textId="6391FC35" w:rsidR="00137841" w:rsidRDefault="00936526" w:rsidP="00137841">
      <w:r>
        <w:t xml:space="preserve">The resource allocations are shown in </w:t>
      </w:r>
      <w:r>
        <w:fldChar w:fldCharType="begin"/>
      </w:r>
      <w:r>
        <w:instrText xml:space="preserve"> REF _Ref4429996 \h </w:instrText>
      </w:r>
      <w:r>
        <w:fldChar w:fldCharType="separate"/>
      </w:r>
      <w:r>
        <w:t xml:space="preserve">Figure </w:t>
      </w:r>
      <w:r>
        <w:rPr>
          <w:noProof/>
        </w:rPr>
        <w:t>3</w:t>
      </w:r>
      <w:r>
        <w:fldChar w:fldCharType="end"/>
      </w:r>
      <w:r>
        <w:t>, where 8RB by 4 OFDM symbols are allocated for PDSCH transmission. A single symbol DMRS of type 1 was configured without data multiplexing, thus the available REs for PDSCH are the same for all schemes except for the TDM scheme, which for a fair comparison was also allocated with</w:t>
      </w:r>
      <w:r w:rsidR="007622DB">
        <w:t xml:space="preserve"> </w:t>
      </w:r>
      <w:r w:rsidR="00137841">
        <w:t>4 OFDM symbols in total.  Fixed TB sizes of 256bits and 128bits were simulated with fixed QPSK modulation</w:t>
      </w:r>
      <w:r w:rsidR="00B51A4F">
        <w:t xml:space="preserve">. </w:t>
      </w:r>
      <w:r w:rsidR="00842B72">
        <w:t xml:space="preserve">A single layer from each TRP was used. </w:t>
      </w:r>
      <w:r w:rsidR="00137841">
        <w:t xml:space="preserve"> </w:t>
      </w:r>
      <w:r w:rsidR="00891F4D">
        <w:t>For TBS=256bits, t</w:t>
      </w:r>
      <w:r w:rsidR="00137841">
        <w:t>he corresponding coding rate</w:t>
      </w:r>
      <w:r w:rsidR="00CC4C8F">
        <w:t xml:space="preserve"> is about 0.44 </w:t>
      </w:r>
      <w:r w:rsidR="00891F4D">
        <w:t xml:space="preserve">for </w:t>
      </w:r>
      <w:r w:rsidR="006265D0">
        <w:t>single TRP</w:t>
      </w:r>
      <w:r w:rsidR="0069156D">
        <w:t xml:space="preserve">, SFN, </w:t>
      </w:r>
      <w:r w:rsidR="00891F4D">
        <w:t xml:space="preserve">FDM single </w:t>
      </w:r>
      <w:r w:rsidR="00CC4C8F">
        <w:t>RV</w:t>
      </w:r>
      <w:r w:rsidR="0069156D">
        <w:t xml:space="preserve">, </w:t>
      </w:r>
      <w:r w:rsidR="00CC4C8F">
        <w:t>a</w:t>
      </w:r>
      <w:r w:rsidR="006265D0">
        <w:t xml:space="preserve">nd </w:t>
      </w:r>
      <w:r w:rsidR="00867A5A">
        <w:t>SDM multi-RV</w:t>
      </w:r>
      <w:r w:rsidR="00C20BCF">
        <w:t xml:space="preserve">, </w:t>
      </w:r>
      <w:r w:rsidR="00BA6B40">
        <w:t xml:space="preserve">and </w:t>
      </w:r>
      <w:r w:rsidR="00CC4C8F">
        <w:t xml:space="preserve">about </w:t>
      </w:r>
      <w:r w:rsidR="00C20BCF">
        <w:t xml:space="preserve">0.22 for SDM single RV, </w:t>
      </w:r>
      <w:r w:rsidR="00736C33">
        <w:t xml:space="preserve">and </w:t>
      </w:r>
      <w:r w:rsidR="0096260D">
        <w:t>0.88 for FDM multi-RV</w:t>
      </w:r>
      <w:r w:rsidR="00736C33">
        <w:t xml:space="preserve">. </w:t>
      </w:r>
      <w:r w:rsidR="007B5D77">
        <w:t>The coding rate</w:t>
      </w:r>
      <w:r w:rsidR="00EE6AD8">
        <w:t xml:space="preserve"> for TDM</w:t>
      </w:r>
      <w:r w:rsidR="007B5D77">
        <w:t xml:space="preserve"> would be 1.33</w:t>
      </w:r>
      <w:r w:rsidR="006265D0">
        <w:t>, which is not feasible</w:t>
      </w:r>
      <w:r w:rsidR="007B5D77">
        <w:t xml:space="preserve"> and thus was not simulated</w:t>
      </w:r>
      <w:r w:rsidR="006265D0">
        <w:t xml:space="preserve">. For TBS=128bits, the corresponding coding rate is about 0.22 for </w:t>
      </w:r>
      <w:r w:rsidR="00BA6B40">
        <w:t xml:space="preserve">single TRP, SFN, </w:t>
      </w:r>
      <w:r w:rsidR="006265D0">
        <w:t xml:space="preserve">FDM single RV and SDM multi-RV, </w:t>
      </w:r>
      <w:r w:rsidR="00BA6B40">
        <w:t xml:space="preserve">and </w:t>
      </w:r>
      <w:r w:rsidR="006265D0">
        <w:t>about 0.11 for SDM single RV, 0.</w:t>
      </w:r>
      <w:r w:rsidR="00BA6B40">
        <w:t>44</w:t>
      </w:r>
      <w:r w:rsidR="006265D0">
        <w:t xml:space="preserve"> for FDM multi-RV, and </w:t>
      </w:r>
      <w:r w:rsidR="00BA6B40">
        <w:t>0.67</w:t>
      </w:r>
      <w:r w:rsidR="006265D0">
        <w:t xml:space="preserve"> for TDM</w:t>
      </w:r>
      <w:r w:rsidR="0091681F">
        <w:t xml:space="preserve">. </w:t>
      </w:r>
      <w:r w:rsidR="00137841">
        <w:t xml:space="preserve"> </w:t>
      </w:r>
    </w:p>
    <w:p w14:paraId="66DA0F84" w14:textId="505365BD" w:rsidR="00417C5A" w:rsidRDefault="00417C5A" w:rsidP="00417C5A">
      <w:r>
        <w:t>In case of SDM schemes 1a and 1b, joint PMI feedback by taking inter-TRP interference into account and MMSE-IRC receiver were used. For other schemes, per TRP PMI feedback and MMSE receiver were used. Other simulation assumptions can be found in the Appendix.</w:t>
      </w:r>
    </w:p>
    <w:p w14:paraId="17BD0B61" w14:textId="77777777" w:rsidR="00417C5A" w:rsidRDefault="00417C5A" w:rsidP="00FA058C"/>
    <w:p w14:paraId="57F0D203" w14:textId="12C5C0EA" w:rsidR="00137841" w:rsidRDefault="00137841" w:rsidP="00FA058C">
      <w:pPr>
        <w:ind w:left="360"/>
        <w:jc w:val="center"/>
      </w:pPr>
      <w:r>
        <w:rPr>
          <w:noProof/>
        </w:rPr>
        <mc:AlternateContent>
          <mc:Choice Requires="wpc">
            <w:drawing>
              <wp:inline distT="0" distB="0" distL="0" distR="0" wp14:anchorId="4463CF67" wp14:editId="7029E868">
                <wp:extent cx="3432175" cy="2005330"/>
                <wp:effectExtent l="0" t="0" r="0" b="4445"/>
                <wp:docPr id="13" name="Canvas 1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pic:pic xmlns:pic="http://schemas.openxmlformats.org/drawingml/2006/picture">
                        <pic:nvPicPr>
                          <pic:cNvPr id="12" name="Picture 30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400" y="0"/>
                            <a:ext cx="3354573" cy="1945108"/>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2D2B9E83" id="Canvas 13" o:spid="_x0000_s1026" editas="canvas" style="width:270.25pt;height:157.9pt;mso-position-horizontal-relative:char;mso-position-vertical-relative:line" coordsize="34321,2005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">
                <v:shape id="_x0000_s1027" type="#_x0000_t75" style="position:absolute;width:34321;height:20053;visibility:visible;mso-wrap-style:square">
                  <v:fill o:detectmouseclick="t"/>
                  <v:path o:connecttype="none"/>
                </v:shape>
                <v:shape id="Picture 300" o:spid="_x0000_s1028" type="#_x0000_t75" style="position:absolute;left:4;width:33545;height:1945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">
                  <v:imagedata r:id="rId25" o:title=""/>
                </v:shape>
                <w10:anchorlock/>
              </v:group>
            </w:pict>
          </mc:Fallback>
        </mc:AlternateContent>
      </w:r>
    </w:p>
    <w:p w14:paraId="4CB5907C" w14:textId="4339D314" w:rsidR="00137841" w:rsidRDefault="00137841" w:rsidP="007622DB">
      <w:pPr>
        <w:pStyle w:val="Caption"/>
        <w:ind w:left="360"/>
      </w:pPr>
      <w:bookmarkStart w:id="31" w:name="_Ref4429996"/>
      <w:r>
        <w:t xml:space="preserve">Figure </w:t>
      </w:r>
      <w:r>
        <w:fldChar w:fldCharType="begin"/>
      </w:r>
      <w:r>
        <w:instrText xml:space="preserve"> SEQ Figure \* ARABIC </w:instrText>
      </w:r>
      <w:r>
        <w:fldChar w:fldCharType="separate"/>
      </w:r>
      <w:r w:rsidR="00F875E4">
        <w:rPr>
          <w:noProof/>
        </w:rPr>
        <w:t>5</w:t>
      </w:r>
      <w:r>
        <w:fldChar w:fldCharType="end"/>
      </w:r>
      <w:bookmarkEnd w:id="31"/>
      <w:r>
        <w:t>: Resource allocation.</w:t>
      </w:r>
    </w:p>
    <w:p w14:paraId="224DC9FE" w14:textId="073B3A2C" w:rsidR="00AB6314" w:rsidRPr="00AB6314" w:rsidRDefault="00C41794" w:rsidP="00FA058C">
      <w:r>
        <w:t xml:space="preserve">The simulation results are shown in </w:t>
      </w:r>
      <w:r>
        <w:fldChar w:fldCharType="begin"/>
      </w:r>
      <w:r>
        <w:instrText xml:space="preserve"> REF _Ref4576768 \h </w:instrText>
      </w:r>
      <w:r>
        <w:fldChar w:fldCharType="separate"/>
      </w:r>
      <w:r w:rsidR="00F875E4">
        <w:t xml:space="preserve">Figure </w:t>
      </w:r>
      <w:r w:rsidR="00F875E4">
        <w:rPr>
          <w:noProof/>
        </w:rPr>
        <w:t>6</w:t>
      </w:r>
      <w:r>
        <w:fldChar w:fldCharType="end"/>
      </w:r>
      <w:r w:rsidR="008D5015">
        <w:t>, where two pathloss</w:t>
      </w:r>
      <w:r w:rsidR="002E19F4">
        <w:t xml:space="preserve"> (PL)</w:t>
      </w:r>
      <w:r w:rsidR="008D5015">
        <w:t xml:space="preserve"> offsets</w:t>
      </w:r>
      <w:r w:rsidR="00AD2D81">
        <w:t xml:space="preserve"> (0,</w:t>
      </w:r>
      <w:r w:rsidR="00EF5F5E">
        <w:t xml:space="preserve"> </w:t>
      </w:r>
      <w:r w:rsidR="00AD2D81">
        <w:t>-6)</w:t>
      </w:r>
      <w:r w:rsidR="00EF5F5E">
        <w:t xml:space="preserve"> </w:t>
      </w:r>
      <w:r w:rsidR="00AD2D81">
        <w:t xml:space="preserve">dB were simulated. </w:t>
      </w:r>
      <w:r w:rsidR="002E19F4">
        <w:t>In case of PL</w:t>
      </w:r>
      <w:r w:rsidR="00EF5F5E">
        <w:t xml:space="preserve"> </w:t>
      </w:r>
      <w:r w:rsidR="002E19F4">
        <w:t>=</w:t>
      </w:r>
      <w:r w:rsidR="00EF5F5E">
        <w:t xml:space="preserve"> </w:t>
      </w:r>
      <w:r w:rsidR="002E19F4">
        <w:t xml:space="preserve">-6dB, there is </w:t>
      </w:r>
      <w:r w:rsidR="00290317">
        <w:t>6dB higher pathloss from the second TRP. For single TRP</w:t>
      </w:r>
      <w:r w:rsidR="00343B58">
        <w:t xml:space="preserve"> transmission, it is always transmitted from the 1</w:t>
      </w:r>
      <w:r w:rsidR="00343B58" w:rsidRPr="00FA058C">
        <w:rPr>
          <w:vertAlign w:val="superscript"/>
        </w:rPr>
        <w:t>st</w:t>
      </w:r>
      <w:r w:rsidR="00343B58">
        <w:t xml:space="preserve"> TRP. </w:t>
      </w:r>
      <w:r w:rsidR="00276EC1">
        <w:t>For multi-RV schemes</w:t>
      </w:r>
      <w:r w:rsidR="009755F3">
        <w:t>, only RV combination of (0,2) is shown</w:t>
      </w:r>
      <w:r w:rsidR="006B01C4">
        <w:t>. Results with other RV combinations can be found in a companion paper</w:t>
      </w:r>
      <w:r w:rsidR="00EF12BB">
        <w:t xml:space="preserve"> </w:t>
      </w:r>
      <w:r w:rsidR="00EF12BB">
        <w:fldChar w:fldCharType="begin"/>
      </w:r>
      <w:r w:rsidR="00EF12BB">
        <w:instrText xml:space="preserve"> REF _Ref4704835 \r \h </w:instrText>
      </w:r>
      <w:r w:rsidR="00EF12BB">
        <w:fldChar w:fldCharType="separate"/>
      </w:r>
      <w:r w:rsidR="00EF12BB">
        <w:t>[14]</w:t>
      </w:r>
      <w:r w:rsidR="00EF12BB">
        <w:fldChar w:fldCharType="end"/>
      </w:r>
      <w:r w:rsidR="006B01C4">
        <w:t>.</w:t>
      </w:r>
      <w:r w:rsidR="005570B9">
        <w:t xml:space="preserve"> </w:t>
      </w:r>
      <w:r w:rsidR="003E32F1">
        <w:t xml:space="preserve">The code rate in the figures </w:t>
      </w:r>
      <w:r w:rsidR="00341E0A">
        <w:t>is for</w:t>
      </w:r>
      <w:r w:rsidR="00127B6C">
        <w:t xml:space="preserve"> single TRP transmission.</w:t>
      </w:r>
    </w:p>
    <w:p w14:paraId="60515C90" w14:textId="3A36C4E6" w:rsidR="00954B20" w:rsidRDefault="006F2629" w:rsidP="00521495">
      <w:pPr>
        <w:rPr>
          <w:rFonts w:eastAsia="SimSun"/>
        </w:rPr>
      </w:pPr>
      <w:r>
        <w:rPr>
          <w:rFonts w:eastAsia="SimSun"/>
          <w:noProof/>
        </w:rPr>
        <w:lastRenderedPageBreak/>
        <mc:AlternateContent>
          <mc:Choice Requires="wpc">
            <w:drawing>
              <wp:inline distT="0" distB="0" distL="0" distR="0" wp14:anchorId="7DAAF5EE" wp14:editId="1F8416A5">
                <wp:extent cx="5801360" cy="4820920"/>
                <wp:effectExtent l="0" t="0" r="8890" b="0"/>
                <wp:docPr id="14" name="Canvas 14"/>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 name="Text Box 19"/>
                        <wps:cNvSpPr txBox="1"/>
                        <wps:spPr>
                          <a:xfrm>
                            <a:off x="1372113" y="2163650"/>
                            <a:ext cx="330200" cy="257578"/>
                          </a:xfrm>
                          <a:prstGeom prst="rect">
                            <a:avLst/>
                          </a:prstGeom>
                          <a:noFill/>
                          <a:ln w="6350">
                            <a:noFill/>
                          </a:ln>
                        </wps:spPr>
                        <wps:txbx>
                          <w:txbxContent>
                            <w:p w14:paraId="3F2AE4DE" w14:textId="723B3C18" w:rsidR="001F50C3" w:rsidRDefault="001F50C3">
                              <w:r>
                                <w:t>(a)</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0" name="Text Box 20"/>
                        <wps:cNvSpPr txBox="1"/>
                        <wps:spPr>
                          <a:xfrm>
                            <a:off x="4161374" y="2137892"/>
                            <a:ext cx="337820" cy="257810"/>
                          </a:xfrm>
                          <a:prstGeom prst="rect">
                            <a:avLst/>
                          </a:prstGeom>
                          <a:noFill/>
                          <a:ln w="6350">
                            <a:noFill/>
                          </a:ln>
                        </wps:spPr>
                        <wps:txbx>
                          <w:txbxContent>
                            <w:p w14:paraId="20D73CB6" w14:textId="62CB57C0" w:rsidR="001F50C3" w:rsidRDefault="001F50C3">
                              <w:r>
                                <w:t>(b)</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1" name="Text Box 21"/>
                        <wps:cNvSpPr txBox="1"/>
                        <wps:spPr>
                          <a:xfrm>
                            <a:off x="1360401" y="4513841"/>
                            <a:ext cx="330200" cy="257810"/>
                          </a:xfrm>
                          <a:prstGeom prst="rect">
                            <a:avLst/>
                          </a:prstGeom>
                          <a:noFill/>
                          <a:ln w="6350">
                            <a:noFill/>
                          </a:ln>
                        </wps:spPr>
                        <wps:txbx>
                          <w:txbxContent>
                            <w:p w14:paraId="01EC3016" w14:textId="0ECDB20B" w:rsidR="001F50C3" w:rsidRDefault="001F50C3">
                              <w:r>
                                <w:t>(c)</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wps:wsp>
                        <wps:cNvPr id="23" name="Text Box 23"/>
                        <wps:cNvSpPr txBox="1"/>
                        <wps:spPr>
                          <a:xfrm>
                            <a:off x="4187100" y="4533156"/>
                            <a:ext cx="337820" cy="257810"/>
                          </a:xfrm>
                          <a:prstGeom prst="rect">
                            <a:avLst/>
                          </a:prstGeom>
                          <a:noFill/>
                          <a:ln w="6350">
                            <a:noFill/>
                          </a:ln>
                        </wps:spPr>
                        <wps:txbx>
                          <w:txbxContent>
                            <w:p w14:paraId="6CC49A69" w14:textId="213A4D27" w:rsidR="001F50C3" w:rsidRDefault="001F50C3">
                              <w:r>
                                <w:t>(d)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5" name="Picture 25"/>
                          <pic:cNvPicPr>
                            <a:picLocks noChangeAspect="1"/>
                          </pic:cNvPicPr>
                        </pic:nvPicPr>
                        <pic:blipFill>
                          <a:blip r:embed="rId26" cstate="print">
                            <a:extLst>
                              <a:ext uri="{28A0092B-C50C-407E-A947-70E740481C1C}">
                                <a14:useLocalDpi xmlns:a14="http://schemas.microsoft.com/office/drawing/2010/main" val="0"/>
                              </a:ext>
                            </a:extLst>
                          </a:blip>
                          <a:stretch>
                            <a:fillRect/>
                          </a:stretch>
                        </pic:blipFill>
                        <pic:spPr>
                          <a:xfrm>
                            <a:off x="0" y="14783"/>
                            <a:ext cx="3083654" cy="2175626"/>
                          </a:xfrm>
                          <a:prstGeom prst="rect">
                            <a:avLst/>
                          </a:prstGeom>
                        </pic:spPr>
                      </pic:pic>
                      <pic:pic xmlns:pic="http://schemas.openxmlformats.org/drawingml/2006/picture">
                        <pic:nvPicPr>
                          <pic:cNvPr id="26" name="Picture 26"/>
                          <pic:cNvPicPr>
                            <a:picLocks noChangeAspect="1"/>
                          </pic:cNvPicPr>
                        </pic:nvPicPr>
                        <pic:blipFill>
                          <a:blip r:embed="rId27" cstate="print">
                            <a:extLst>
                              <a:ext uri="{28A0092B-C50C-407E-A947-70E740481C1C}">
                                <a14:useLocalDpi xmlns:a14="http://schemas.microsoft.com/office/drawing/2010/main" val="0"/>
                              </a:ext>
                            </a:extLst>
                          </a:blip>
                          <a:stretch>
                            <a:fillRect/>
                          </a:stretch>
                        </pic:blipFill>
                        <pic:spPr>
                          <a:xfrm>
                            <a:off x="2908857" y="5083"/>
                            <a:ext cx="2892503" cy="2185326"/>
                          </a:xfrm>
                          <a:prstGeom prst="rect">
                            <a:avLst/>
                          </a:prstGeom>
                        </pic:spPr>
                      </pic:pic>
                      <pic:pic xmlns:pic="http://schemas.openxmlformats.org/drawingml/2006/picture">
                        <pic:nvPicPr>
                          <pic:cNvPr id="27" name="Picture 27"/>
                          <pic:cNvPicPr>
                            <a:picLocks noChangeAspect="1"/>
                          </pic:cNvPicPr>
                        </pic:nvPicPr>
                        <pic:blipFill>
                          <a:blip r:embed="rId28" cstate="print">
                            <a:extLst>
                              <a:ext uri="{28A0092B-C50C-407E-A947-70E740481C1C}">
                                <a14:useLocalDpi xmlns:a14="http://schemas.microsoft.com/office/drawing/2010/main" val="0"/>
                              </a:ext>
                            </a:extLst>
                          </a:blip>
                          <a:stretch>
                            <a:fillRect/>
                          </a:stretch>
                        </pic:blipFill>
                        <pic:spPr>
                          <a:xfrm>
                            <a:off x="8394" y="2402910"/>
                            <a:ext cx="3075260" cy="2169703"/>
                          </a:xfrm>
                          <a:prstGeom prst="rect">
                            <a:avLst/>
                          </a:prstGeom>
                        </pic:spPr>
                      </pic:pic>
                      <pic:pic xmlns:pic="http://schemas.openxmlformats.org/drawingml/2006/picture">
                        <pic:nvPicPr>
                          <pic:cNvPr id="28" name="Picture 28"/>
                          <pic:cNvPicPr>
                            <a:picLocks noChangeAspect="1"/>
                          </pic:cNvPicPr>
                        </pic:nvPicPr>
                        <pic:blipFill>
                          <a:blip r:embed="rId29" cstate="print">
                            <a:extLst>
                              <a:ext uri="{28A0092B-C50C-407E-A947-70E740481C1C}">
                                <a14:useLocalDpi xmlns:a14="http://schemas.microsoft.com/office/drawing/2010/main" val="0"/>
                              </a:ext>
                            </a:extLst>
                          </a:blip>
                          <a:stretch>
                            <a:fillRect/>
                          </a:stretch>
                        </pic:blipFill>
                        <pic:spPr>
                          <a:xfrm>
                            <a:off x="2859111" y="2403910"/>
                            <a:ext cx="2942249" cy="2173346"/>
                          </a:xfrm>
                          <a:prstGeom prst="rect">
                            <a:avLst/>
                          </a:prstGeom>
                        </pic:spPr>
                      </pic:pic>
                    </wpc:wpc>
                  </a:graphicData>
                </a:graphic>
              </wp:inline>
            </w:drawing>
          </mc:Choice>
          <mc:Fallback>
            <w:pict>
              <v:group w14:anchorId="7DAAF5EE" id="Canvas 14" o:spid="_x0000_s1036" editas="canvas" style="width:456.8pt;height:379.6pt;mso-position-horizontal-relative:char;mso-position-vertical-relative:line" coordsize="58013,482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">
                <v:shape id="_x0000_s1037" type="#_x0000_t75" style="position:absolute;width:58013;height:48209;visibility:visible;mso-wrap-style:square">
                  <v:fill o:detectmouseclick="t"/>
                  <v:path o:connecttype="none"/>
                </v:shape>
                <v:shape id="Text Box 19" o:spid="_x0000_s1038" type="#_x0000_t202" style="position:absolute;left:13721;top:21636;width:3302;height:257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" filled="f" stroked="f" strokeweight=".5pt">
                  <v:textbox>
                    <w:txbxContent>
                      <w:p w14:paraId="3F2AE4DE" w14:textId="723B3C18" w:rsidR="001F50C3" w:rsidRDefault="001F50C3">
                        <w:r>
                          <w:t>(a)</w:t>
                        </w:r>
                      </w:p>
                    </w:txbxContent>
                  </v:textbox>
                </v:shape>
                <v:shape id="Text Box 20" o:spid="_x0000_s1039" type="#_x0000_t202" style="position:absolute;left:41613;top:21378;width:3378;height:25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" filled="f" stroked="f" strokeweight=".5pt">
                  <v:textbox>
                    <w:txbxContent>
                      <w:p w14:paraId="20D73CB6" w14:textId="62CB57C0" w:rsidR="001F50C3" w:rsidRDefault="001F50C3">
                        <w:r>
                          <w:t>(b)</w:t>
                        </w:r>
                      </w:p>
                    </w:txbxContent>
                  </v:textbox>
                </v:shape>
                <v:shape id="Text Box 21" o:spid="_x0000_s1040" type="#_x0000_t202" style="position:absolute;left:13604;top:45138;width:3302;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" filled="f" stroked="f" strokeweight=".5pt">
                  <v:textbox>
                    <w:txbxContent>
                      <w:p w14:paraId="01EC3016" w14:textId="0ECDB20B" w:rsidR="001F50C3" w:rsidRDefault="001F50C3">
                        <w:r>
                          <w:t>(c)</w:t>
                        </w:r>
                      </w:p>
                    </w:txbxContent>
                  </v:textbox>
                </v:shape>
                <v:shape id="Text Box 23" o:spid="_x0000_s1041" type="#_x0000_t202" style="position:absolute;left:41871;top:45331;width:3378;height:25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" filled="f" stroked="f" strokeweight=".5pt">
                  <v:textbox>
                    <w:txbxContent>
                      <w:p w14:paraId="6CC49A69" w14:textId="213A4D27" w:rsidR="001F50C3" w:rsidRDefault="001F50C3">
                        <w:r>
                          <w:t>(d)</w:t>
                        </w:r>
                      </w:p>
                    </w:txbxContent>
                  </v:textbox>
                </v:shape>
                <v:shape id="Picture 25" o:spid="_x0000_s1042" type="#_x0000_t75" style="position:absolute;top:147;width:30836;height:2175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">
                  <v:imagedata r:id="rId30" o:title=""/>
                </v:shape>
                <v:shape id="Picture 26" o:spid="_x0000_s1043" type="#_x0000_t75" style="position:absolute;left:29088;top:50;width:28925;height:218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">
                  <v:imagedata r:id="rId31" o:title=""/>
                </v:shape>
                <v:shape id="Picture 27" o:spid="_x0000_s1044" type="#_x0000_t75" style="position:absolute;left:83;top:24029;width:30753;height:2169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">
                  <v:imagedata r:id="rId32" o:title=""/>
                </v:shape>
                <v:shape id="Picture 28" o:spid="_x0000_s1045" type="#_x0000_t75" style="position:absolute;left:28591;top:24039;width:29422;height:217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">
                  <v:imagedata r:id="rId33" o:title=""/>
                </v:shape>
                <w10:anchorlock/>
              </v:group>
            </w:pict>
          </mc:Fallback>
        </mc:AlternateContent>
      </w:r>
    </w:p>
    <w:p w14:paraId="622C7150" w14:textId="46155234" w:rsidR="00AB6314" w:rsidRDefault="00AB6314" w:rsidP="000A4A98">
      <w:pPr>
        <w:pStyle w:val="Caption"/>
        <w:rPr>
          <w:rFonts w:eastAsia="SimSun"/>
        </w:rPr>
      </w:pPr>
      <w:bookmarkStart w:id="32" w:name="_Ref4576768"/>
      <w:r>
        <w:t xml:space="preserve">Figure </w:t>
      </w:r>
      <w:r>
        <w:fldChar w:fldCharType="begin"/>
      </w:r>
      <w:r>
        <w:instrText xml:space="preserve"> SEQ Figure \* ARABIC </w:instrText>
      </w:r>
      <w:r>
        <w:fldChar w:fldCharType="separate"/>
      </w:r>
      <w:r w:rsidR="00F875E4">
        <w:rPr>
          <w:noProof/>
        </w:rPr>
        <w:t>6</w:t>
      </w:r>
      <w:r>
        <w:fldChar w:fldCharType="end"/>
      </w:r>
      <w:bookmarkEnd w:id="32"/>
      <w:r>
        <w:t xml:space="preserve">: Comparison of different </w:t>
      </w:r>
      <w:r w:rsidR="00C41794">
        <w:t>schemes</w:t>
      </w:r>
    </w:p>
    <w:p w14:paraId="760D6671" w14:textId="78BE0433" w:rsidR="00AB6314" w:rsidRDefault="00803A3C" w:rsidP="00521495">
      <w:pPr>
        <w:rPr>
          <w:rFonts w:eastAsia="SimSun"/>
        </w:rPr>
      </w:pPr>
      <w:r>
        <w:rPr>
          <w:rFonts w:eastAsia="SimSun"/>
        </w:rPr>
        <w:t>From the results we have the following observations:</w:t>
      </w:r>
    </w:p>
    <w:p w14:paraId="36301C33" w14:textId="3A0FFE64" w:rsidR="00D32571" w:rsidRDefault="00387670" w:rsidP="00387670">
      <w:pPr>
        <w:pStyle w:val="Observation"/>
        <w:numPr>
          <w:ilvl w:val="0"/>
          <w:numId w:val="32"/>
        </w:numPr>
        <w:ind w:left="1701" w:hanging="1701"/>
        <w:textAlignment w:val="auto"/>
      </w:pPr>
      <w:bookmarkStart w:id="33" w:name="_Toc4505649"/>
      <w:r>
        <w:t xml:space="preserve">SDM single RV performs </w:t>
      </w:r>
      <w:r w:rsidR="00D32571">
        <w:t xml:space="preserve">very </w:t>
      </w:r>
      <w:r>
        <w:t>similar as SDM multi-RV (Scheme 1b)</w:t>
      </w:r>
      <w:r w:rsidR="00C86E99">
        <w:t xml:space="preserve"> in all cases</w:t>
      </w:r>
      <w:r>
        <w:t xml:space="preserve">.  </w:t>
      </w:r>
    </w:p>
    <w:p w14:paraId="7AAAC4B7" w14:textId="4BC46329" w:rsidR="00387670" w:rsidRDefault="00387670" w:rsidP="00387670">
      <w:pPr>
        <w:pStyle w:val="Observation"/>
        <w:numPr>
          <w:ilvl w:val="0"/>
          <w:numId w:val="32"/>
        </w:numPr>
        <w:ind w:left="1701" w:hanging="1701"/>
        <w:textAlignment w:val="auto"/>
      </w:pPr>
      <w:r>
        <w:t xml:space="preserve">FDM single RV performs </w:t>
      </w:r>
      <w:r w:rsidR="002A1A98">
        <w:t xml:space="preserve">(scheme 2a) </w:t>
      </w:r>
      <w:r>
        <w:t>slightly better than FDM multi-RV (Scheme 2b)</w:t>
      </w:r>
      <w:r w:rsidR="00D3721E">
        <w:t xml:space="preserve"> with 0dB PL offset </w:t>
      </w:r>
      <w:r w:rsidR="0060518E">
        <w:t>and code rate =0.44</w:t>
      </w:r>
      <w:r w:rsidR="006663C0">
        <w:t xml:space="preserve">. </w:t>
      </w:r>
      <w:r w:rsidR="0060518E">
        <w:t xml:space="preserve"> </w:t>
      </w:r>
      <w:r w:rsidR="006663C0">
        <w:t>T</w:t>
      </w:r>
      <w:r w:rsidR="00121401">
        <w:t xml:space="preserve">he two are </w:t>
      </w:r>
      <w:r w:rsidR="00DE7565">
        <w:t>very similar</w:t>
      </w:r>
      <w:r w:rsidR="0060518E">
        <w:t xml:space="preserve"> </w:t>
      </w:r>
      <w:r w:rsidR="006663C0">
        <w:t>in other scenarios.</w:t>
      </w:r>
      <w:r>
        <w:t xml:space="preserve"> </w:t>
      </w:r>
      <w:bookmarkEnd w:id="33"/>
    </w:p>
    <w:p w14:paraId="18F0BEC5" w14:textId="14A4B8E0" w:rsidR="0042381C" w:rsidRDefault="00121401" w:rsidP="00FA058C">
      <w:pPr>
        <w:pStyle w:val="Observation"/>
        <w:numPr>
          <w:ilvl w:val="0"/>
          <w:numId w:val="32"/>
        </w:numPr>
        <w:ind w:left="1701" w:hanging="1701"/>
        <w:textAlignment w:val="auto"/>
      </w:pPr>
      <w:bookmarkStart w:id="34" w:name="_Toc4505648"/>
      <w:r>
        <w:t>T</w:t>
      </w:r>
      <w:r w:rsidR="0042381C">
        <w:t xml:space="preserve">he performance of SDM </w:t>
      </w:r>
      <w:r w:rsidR="00F95C63">
        <w:t xml:space="preserve">is slightly better than </w:t>
      </w:r>
      <w:r w:rsidR="0042381C">
        <w:t>FDM</w:t>
      </w:r>
      <w:r w:rsidR="00F95C63">
        <w:t xml:space="preserve"> when PL offset = -6dB</w:t>
      </w:r>
      <w:r w:rsidR="001B0FD9">
        <w:t xml:space="preserve"> and code rate =0.44</w:t>
      </w:r>
      <w:r w:rsidR="0042381C">
        <w:t>.</w:t>
      </w:r>
      <w:bookmarkEnd w:id="34"/>
      <w:r w:rsidR="001B0FD9">
        <w:t xml:space="preserve"> </w:t>
      </w:r>
      <w:r w:rsidR="0012420B">
        <w:t xml:space="preserve">FDM is slightly better than SDM </w:t>
      </w:r>
      <w:r w:rsidR="00406FD6">
        <w:t>at code rate =0.22.</w:t>
      </w:r>
    </w:p>
    <w:p w14:paraId="0449AAF4" w14:textId="481D011F" w:rsidR="00387670" w:rsidRDefault="00205D7F" w:rsidP="00387670">
      <w:pPr>
        <w:pStyle w:val="Observation"/>
        <w:numPr>
          <w:ilvl w:val="0"/>
          <w:numId w:val="32"/>
        </w:numPr>
        <w:ind w:left="1701" w:hanging="1701"/>
        <w:textAlignment w:val="auto"/>
      </w:pPr>
      <w:bookmarkStart w:id="35" w:name="_Toc4505650"/>
      <w:r>
        <w:t xml:space="preserve">For the same amount of resources, </w:t>
      </w:r>
      <w:r w:rsidR="00387670">
        <w:t>TDM with mini-slot repetition (Scheme 3) performs poorly due to higher DMRS overhead.</w:t>
      </w:r>
      <w:bookmarkEnd w:id="35"/>
    </w:p>
    <w:p w14:paraId="1BC0EB50" w14:textId="26650D1E" w:rsidR="006663C0" w:rsidRDefault="007C310D" w:rsidP="00387670">
      <w:pPr>
        <w:pStyle w:val="Observation"/>
        <w:numPr>
          <w:ilvl w:val="0"/>
          <w:numId w:val="32"/>
        </w:numPr>
        <w:ind w:left="1701" w:hanging="1701"/>
        <w:textAlignment w:val="auto"/>
      </w:pPr>
      <w:r>
        <w:t xml:space="preserve">SDM and FDM </w:t>
      </w:r>
      <w:r w:rsidR="001B0CC7">
        <w:t xml:space="preserve">generally </w:t>
      </w:r>
      <w:r>
        <w:t xml:space="preserve">outperform </w:t>
      </w:r>
      <w:r w:rsidR="007E47D9">
        <w:t>SFN with CDD</w:t>
      </w:r>
      <w:r w:rsidR="00C37B0A">
        <w:t>.</w:t>
      </w:r>
    </w:p>
    <w:p w14:paraId="7BDB1ECA" w14:textId="37CBF439" w:rsidR="00C37B0A" w:rsidRDefault="00C37B0A" w:rsidP="00387670">
      <w:pPr>
        <w:pStyle w:val="Observation"/>
        <w:numPr>
          <w:ilvl w:val="0"/>
          <w:numId w:val="32"/>
        </w:numPr>
        <w:ind w:left="1701" w:hanging="1701"/>
        <w:textAlignment w:val="auto"/>
      </w:pPr>
      <w:r>
        <w:t>All multi-TRP schemes outperform single TRP.</w:t>
      </w:r>
    </w:p>
    <w:p w14:paraId="0CAF6B40" w14:textId="37044D68" w:rsidR="00C50C1A" w:rsidRDefault="00451F80" w:rsidP="00C50C1A">
      <w:r>
        <w:t xml:space="preserve">Results </w:t>
      </w:r>
      <w:r w:rsidR="00F06363">
        <w:t xml:space="preserve">for </w:t>
      </w:r>
      <w:r w:rsidR="00246846">
        <w:t>4Tx antennas per TRP and 4Rx antennas at the UE</w:t>
      </w:r>
      <w:r>
        <w:t xml:space="preserve"> </w:t>
      </w:r>
      <w:r w:rsidR="00F06363">
        <w:t xml:space="preserve">are </w:t>
      </w:r>
      <w:r w:rsidR="00C417B7">
        <w:t>provided in a companion paper</w:t>
      </w:r>
      <w:r>
        <w:t xml:space="preserve"> </w:t>
      </w:r>
      <w:r>
        <w:fldChar w:fldCharType="begin"/>
      </w:r>
      <w:r>
        <w:instrText xml:space="preserve"> REF _Ref4744764 \r \h </w:instrText>
      </w:r>
      <w:r>
        <w:fldChar w:fldCharType="separate"/>
      </w:r>
      <w:r>
        <w:t>[16]</w:t>
      </w:r>
      <w:r>
        <w:fldChar w:fldCharType="end"/>
      </w:r>
      <w:r w:rsidR="003D2B6F">
        <w:t xml:space="preserve"> with</w:t>
      </w:r>
      <w:r w:rsidR="00601E94">
        <w:t xml:space="preserve"> similar observations</w:t>
      </w:r>
      <w:r w:rsidR="003D2B6F">
        <w:t>.</w:t>
      </w:r>
      <w:r w:rsidR="00601E94">
        <w:t xml:space="preserve"> </w:t>
      </w:r>
      <w:r w:rsidR="00C417B7">
        <w:t xml:space="preserve"> </w:t>
      </w:r>
      <w:r w:rsidR="00D84553">
        <w:t>Given the above observations, we have the following proposal:</w:t>
      </w:r>
    </w:p>
    <w:p w14:paraId="4F04CD14" w14:textId="14B3D02C" w:rsidR="00D84553" w:rsidRPr="00C50C1A" w:rsidRDefault="006B12E2" w:rsidP="00FA058C">
      <w:pPr>
        <w:pStyle w:val="Proposal"/>
      </w:pPr>
      <w:bookmarkStart w:id="36" w:name="_Toc4748974"/>
      <w:r>
        <w:t xml:space="preserve">Both SDM </w:t>
      </w:r>
      <w:r w:rsidR="00B9231F">
        <w:t xml:space="preserve">single RV </w:t>
      </w:r>
      <w:r w:rsidR="009B1F1D">
        <w:t xml:space="preserve">(Scheme 1a) </w:t>
      </w:r>
      <w:r>
        <w:t xml:space="preserve">and FDM </w:t>
      </w:r>
      <w:r w:rsidR="00B9231F">
        <w:t xml:space="preserve">single RV </w:t>
      </w:r>
      <w:r w:rsidR="009B1F1D">
        <w:t xml:space="preserve">(Scheme 2a) </w:t>
      </w:r>
      <w:r w:rsidR="00B9231F">
        <w:t>are supported</w:t>
      </w:r>
      <w:r w:rsidR="00E76968">
        <w:t>.</w:t>
      </w:r>
      <w:bookmarkEnd w:id="36"/>
      <w:r w:rsidR="00BF78E3">
        <w:t xml:space="preserve"> </w:t>
      </w:r>
    </w:p>
    <w:p w14:paraId="46C3CF3D" w14:textId="506847AE" w:rsidR="00143016" w:rsidRDefault="00143016" w:rsidP="004E1FCE">
      <w:pPr>
        <w:rPr>
          <w:rFonts w:eastAsia="SimSun"/>
          <w:lang w:val="en-US"/>
        </w:rPr>
      </w:pPr>
      <w:r>
        <w:rPr>
          <w:rFonts w:eastAsia="SimSun"/>
          <w:lang w:val="en-US"/>
        </w:rPr>
        <w:t xml:space="preserve">Although SDM and FDM outperform TDM with mini-slot repetition given the same amount of resources, they do not work at FR2 if the UE is only capable of receiving data from one TRP at a time, thus TDM with mini-slot repetition is needed for FR2 to </w:t>
      </w:r>
      <w:r>
        <w:rPr>
          <w:rFonts w:eastAsia="SimSun"/>
          <w:iCs/>
        </w:rPr>
        <w:t>meet very low latency requirements</w:t>
      </w:r>
      <w:r>
        <w:rPr>
          <w:rFonts w:eastAsia="SimSun"/>
          <w:lang w:val="en-US"/>
        </w:rPr>
        <w:t xml:space="preserve">. </w:t>
      </w:r>
    </w:p>
    <w:p w14:paraId="4B92BC8C" w14:textId="01557BFB" w:rsidR="009B1F1D" w:rsidRPr="00FA058C" w:rsidRDefault="009B1F1D" w:rsidP="00FA058C">
      <w:pPr>
        <w:pStyle w:val="Proposal"/>
      </w:pPr>
      <w:bookmarkStart w:id="37" w:name="_Toc4748975"/>
      <w:r>
        <w:lastRenderedPageBreak/>
        <w:t>TDM with mini-slot repetition</w:t>
      </w:r>
      <w:r w:rsidR="006A3825">
        <w:t xml:space="preserve"> (Scheme 3)</w:t>
      </w:r>
      <w:r>
        <w:t xml:space="preserve"> is supported</w:t>
      </w:r>
      <w:r w:rsidR="00F77149">
        <w:t xml:space="preserve"> for FR2</w:t>
      </w:r>
      <w:r>
        <w:t>.</w:t>
      </w:r>
      <w:bookmarkEnd w:id="37"/>
    </w:p>
    <w:p w14:paraId="6FD28ED5" w14:textId="0C210EBE" w:rsidR="008B77E8" w:rsidRPr="007E0323" w:rsidRDefault="000B418A" w:rsidP="004E1FCE">
      <w:pPr>
        <w:rPr>
          <w:rFonts w:eastAsia="SimSun"/>
          <w:lang w:val="en-US"/>
        </w:rPr>
      </w:pPr>
      <w:r>
        <w:rPr>
          <w:rFonts w:eastAsia="SimSun"/>
          <w:lang w:val="en-US"/>
        </w:rPr>
        <w:t>SDM</w:t>
      </w:r>
      <w:r w:rsidR="00CE65A7">
        <w:rPr>
          <w:rFonts w:eastAsia="SimSun"/>
          <w:lang w:val="en-US"/>
        </w:rPr>
        <w:t xml:space="preserve"> single RV</w:t>
      </w:r>
      <w:r w:rsidR="00002AEA">
        <w:rPr>
          <w:rFonts w:eastAsia="SimSun"/>
          <w:lang w:val="en-US"/>
        </w:rPr>
        <w:t xml:space="preserve"> </w:t>
      </w:r>
      <w:r w:rsidR="00593D1B">
        <w:rPr>
          <w:rFonts w:eastAsia="SimSun"/>
          <w:lang w:val="en-US"/>
        </w:rPr>
        <w:t>requires the least spec changes</w:t>
      </w:r>
      <w:r w:rsidR="00002AEA">
        <w:rPr>
          <w:rFonts w:eastAsia="SimSun"/>
          <w:lang w:val="en-US"/>
        </w:rPr>
        <w:t xml:space="preserve">. </w:t>
      </w:r>
      <w:r w:rsidR="005869B0">
        <w:rPr>
          <w:rFonts w:eastAsia="SimSun"/>
          <w:lang w:val="en-US"/>
        </w:rPr>
        <w:t>I</w:t>
      </w:r>
      <w:r w:rsidR="009B1729">
        <w:rPr>
          <w:rFonts w:eastAsia="SimSun"/>
          <w:lang w:val="en-US"/>
        </w:rPr>
        <w:t xml:space="preserve">t </w:t>
      </w:r>
      <w:r w:rsidR="00F3728F">
        <w:rPr>
          <w:rFonts w:eastAsia="SimSun"/>
          <w:lang w:val="en-US"/>
        </w:rPr>
        <w:t>could</w:t>
      </w:r>
      <w:r w:rsidR="009B1729">
        <w:rPr>
          <w:rFonts w:eastAsia="SimSun"/>
          <w:lang w:val="en-US"/>
        </w:rPr>
        <w:t xml:space="preserve"> be sup</w:t>
      </w:r>
      <w:r w:rsidR="005E35ED">
        <w:rPr>
          <w:rFonts w:eastAsia="SimSun"/>
          <w:lang w:val="en-US"/>
        </w:rPr>
        <w:t>p</w:t>
      </w:r>
      <w:r w:rsidR="009B1729">
        <w:rPr>
          <w:rFonts w:eastAsia="SimSun"/>
          <w:lang w:val="en-US"/>
        </w:rPr>
        <w:t xml:space="preserve">orted </w:t>
      </w:r>
      <w:r w:rsidR="005E35ED">
        <w:rPr>
          <w:rFonts w:eastAsia="SimSun"/>
          <w:lang w:val="en-US"/>
        </w:rPr>
        <w:t>already with</w:t>
      </w:r>
      <w:r w:rsidR="005869B0">
        <w:rPr>
          <w:rFonts w:eastAsia="SimSun"/>
          <w:lang w:val="en-US"/>
        </w:rPr>
        <w:t xml:space="preserve"> the existing eMBB agreement </w:t>
      </w:r>
      <w:r w:rsidR="008256C9">
        <w:rPr>
          <w:rFonts w:eastAsia="SimSun"/>
          <w:lang w:val="en-US"/>
        </w:rPr>
        <w:t xml:space="preserve">on multiple TCI states signaling </w:t>
      </w:r>
      <w:r w:rsidR="00C1074B">
        <w:rPr>
          <w:rFonts w:eastAsia="SimSun"/>
          <w:lang w:val="en-US"/>
        </w:rPr>
        <w:t>with single PDCCH and NR Rel-15 CW to layer ma</w:t>
      </w:r>
      <w:r w:rsidR="001943F3">
        <w:rPr>
          <w:rFonts w:eastAsia="SimSun"/>
          <w:lang w:val="en-US"/>
        </w:rPr>
        <w:t xml:space="preserve">pping. </w:t>
      </w:r>
      <w:r w:rsidR="00F3728F">
        <w:rPr>
          <w:rFonts w:eastAsia="SimSun"/>
          <w:lang w:val="en-US"/>
        </w:rPr>
        <w:t xml:space="preserve">To fully take advantage of SDM over two TRPs, </w:t>
      </w:r>
      <w:r w:rsidR="008A76F3">
        <w:rPr>
          <w:rFonts w:eastAsia="SimSun"/>
          <w:lang w:val="en-US"/>
        </w:rPr>
        <w:t>CSI</w:t>
      </w:r>
      <w:r w:rsidR="007E6F7D">
        <w:rPr>
          <w:rFonts w:eastAsia="SimSun"/>
          <w:lang w:val="en-US"/>
        </w:rPr>
        <w:t xml:space="preserve"> feedback enhancement is needed to </w:t>
      </w:r>
      <w:r w:rsidR="00B83EBA">
        <w:rPr>
          <w:rFonts w:eastAsia="SimSun"/>
          <w:lang w:val="en-US"/>
        </w:rPr>
        <w:t>consider</w:t>
      </w:r>
      <w:r w:rsidR="00E551EE">
        <w:rPr>
          <w:rFonts w:eastAsia="SimSun"/>
          <w:lang w:val="en-US"/>
        </w:rPr>
        <w:t xml:space="preserve"> interferences between TRPs. </w:t>
      </w:r>
      <w:r w:rsidR="000436A1">
        <w:rPr>
          <w:rFonts w:eastAsia="SimSun"/>
          <w:lang w:val="en-US"/>
        </w:rPr>
        <w:t xml:space="preserve">Alternatively, </w:t>
      </w:r>
      <w:r w:rsidR="008A76F3">
        <w:rPr>
          <w:rFonts w:eastAsia="SimSun"/>
          <w:lang w:val="en-US"/>
        </w:rPr>
        <w:t xml:space="preserve">SRS may be used in case of TDD to </w:t>
      </w:r>
      <w:r w:rsidR="00C750F9">
        <w:rPr>
          <w:rFonts w:eastAsia="SimSun"/>
          <w:lang w:val="en-US"/>
        </w:rPr>
        <w:t xml:space="preserve">derive the optimal precoder for each TRP.  </w:t>
      </w:r>
      <w:r w:rsidR="00AF672F">
        <w:rPr>
          <w:rFonts w:eastAsia="SimSun"/>
          <w:lang w:val="en-US"/>
        </w:rPr>
        <w:t xml:space="preserve">The benefits of SDM is that it is possible to </w:t>
      </w:r>
      <w:r w:rsidR="009F582B">
        <w:rPr>
          <w:rFonts w:eastAsia="SimSun"/>
          <w:lang w:val="en-US"/>
        </w:rPr>
        <w:t>adapt pathloss differences between TRPs by assign different layers</w:t>
      </w:r>
      <w:r w:rsidR="00195A79">
        <w:rPr>
          <w:rFonts w:eastAsia="SimSun"/>
          <w:lang w:val="en-US"/>
        </w:rPr>
        <w:t xml:space="preserve"> to different TRPs in a seamless manner. </w:t>
      </w:r>
      <w:r w:rsidR="002B4954">
        <w:rPr>
          <w:rFonts w:eastAsia="SimSun"/>
          <w:lang w:val="en-US"/>
        </w:rPr>
        <w:t xml:space="preserve"> This </w:t>
      </w:r>
      <w:r w:rsidR="00873CEF">
        <w:rPr>
          <w:rFonts w:eastAsia="SimSun"/>
          <w:lang w:val="en-US"/>
        </w:rPr>
        <w:t xml:space="preserve">cannot be achieved easily with </w:t>
      </w:r>
      <w:r w:rsidR="002B4954">
        <w:rPr>
          <w:rFonts w:eastAsia="SimSun"/>
          <w:lang w:val="en-US"/>
        </w:rPr>
        <w:t>FDM single RV</w:t>
      </w:r>
      <w:r w:rsidR="00C7468E">
        <w:rPr>
          <w:rFonts w:eastAsia="SimSun"/>
          <w:lang w:val="en-US"/>
        </w:rPr>
        <w:t xml:space="preserve">. </w:t>
      </w:r>
      <w:r w:rsidR="00195A79">
        <w:rPr>
          <w:rFonts w:eastAsia="SimSun"/>
          <w:lang w:val="en-US"/>
        </w:rPr>
        <w:t xml:space="preserve"> </w:t>
      </w:r>
    </w:p>
    <w:p w14:paraId="15F5A8D6" w14:textId="6AFB931C" w:rsidR="00D0509F" w:rsidRPr="00FA058C" w:rsidRDefault="00440873" w:rsidP="00FA058C">
      <w:pPr>
        <w:rPr>
          <w:rFonts w:eastAsia="SimSun"/>
          <w:highlight w:val="yellow"/>
        </w:rPr>
      </w:pPr>
      <w:r>
        <w:rPr>
          <w:rFonts w:eastAsia="SimSun"/>
        </w:rPr>
        <w:t>It is</w:t>
      </w:r>
      <w:r w:rsidR="00C87DDA">
        <w:rPr>
          <w:rFonts w:eastAsia="SimSun"/>
        </w:rPr>
        <w:t xml:space="preserve"> </w:t>
      </w:r>
      <w:r>
        <w:rPr>
          <w:rFonts w:eastAsia="SimSun"/>
        </w:rPr>
        <w:t xml:space="preserve">noted that </w:t>
      </w:r>
      <w:r w:rsidR="005A62E7">
        <w:rPr>
          <w:rFonts w:eastAsia="SimSun"/>
        </w:rPr>
        <w:t xml:space="preserve">for slot level </w:t>
      </w:r>
      <w:r>
        <w:rPr>
          <w:rFonts w:eastAsia="SimSun"/>
        </w:rPr>
        <w:t>repetition</w:t>
      </w:r>
      <w:r w:rsidR="00C23A7C">
        <w:rPr>
          <w:rFonts w:eastAsia="SimSun"/>
        </w:rPr>
        <w:t>, the</w:t>
      </w:r>
      <w:r>
        <w:rPr>
          <w:rFonts w:eastAsia="SimSun"/>
        </w:rPr>
        <w:t xml:space="preserve"> functionality already exists in Rel-15 </w:t>
      </w:r>
      <w:r w:rsidR="00207440">
        <w:rPr>
          <w:rFonts w:eastAsia="SimSun"/>
        </w:rPr>
        <w:t>through</w:t>
      </w:r>
      <w:r>
        <w:rPr>
          <w:rFonts w:eastAsia="SimSun"/>
        </w:rPr>
        <w:t xml:space="preserve"> the higher layer parameters </w:t>
      </w:r>
      <w:r w:rsidRPr="00440873">
        <w:rPr>
          <w:rFonts w:eastAsia="SimSun"/>
          <w:i/>
          <w:iCs/>
        </w:rPr>
        <w:t>pdsch- AggregationFactor</w:t>
      </w:r>
      <w:r w:rsidR="00C87DDA">
        <w:rPr>
          <w:rFonts w:eastAsia="SimSun"/>
          <w:i/>
          <w:iCs/>
        </w:rPr>
        <w:t xml:space="preserve"> </w:t>
      </w:r>
      <w:r w:rsidR="00C87DDA">
        <w:rPr>
          <w:rFonts w:eastAsia="SimSun"/>
          <w:iCs/>
        </w:rPr>
        <w:t>w</w:t>
      </w:r>
      <w:r w:rsidR="00C87DDA" w:rsidRPr="00C87DDA">
        <w:rPr>
          <w:rFonts w:eastAsia="SimSun"/>
          <w:iCs/>
        </w:rPr>
        <w:t>here each</w:t>
      </w:r>
      <w:r w:rsidR="00C87DDA">
        <w:rPr>
          <w:rFonts w:eastAsia="SimSun"/>
          <w:iCs/>
        </w:rPr>
        <w:t xml:space="preserve"> PDSCH is</w:t>
      </w:r>
      <w:r>
        <w:rPr>
          <w:rFonts w:eastAsia="SimSun"/>
          <w:iCs/>
        </w:rPr>
        <w:t xml:space="preserve"> transmitted with a </w:t>
      </w:r>
      <w:r w:rsidR="00C87DDA">
        <w:rPr>
          <w:rFonts w:eastAsia="SimSun"/>
          <w:iCs/>
        </w:rPr>
        <w:t xml:space="preserve">cycling of </w:t>
      </w:r>
      <w:r>
        <w:rPr>
          <w:rFonts w:eastAsia="SimSun"/>
          <w:iCs/>
        </w:rPr>
        <w:t>predefined RV</w:t>
      </w:r>
      <w:r w:rsidR="00C87DDA">
        <w:rPr>
          <w:rFonts w:eastAsia="SimSun"/>
          <w:iCs/>
        </w:rPr>
        <w:t>s</w:t>
      </w:r>
      <w:r w:rsidR="00724495">
        <w:rPr>
          <w:rFonts w:eastAsia="SimSun"/>
          <w:iCs/>
        </w:rPr>
        <w:t xml:space="preserve"> with the restriction of a single layer PDSCH</w:t>
      </w:r>
      <w:r>
        <w:rPr>
          <w:rFonts w:eastAsia="SimSun"/>
          <w:iCs/>
        </w:rPr>
        <w:t>. This principle can be extended to also include TCI states.</w:t>
      </w:r>
      <w:r w:rsidR="00C87DDA">
        <w:rPr>
          <w:rFonts w:eastAsia="SimSun"/>
          <w:iCs/>
        </w:rPr>
        <w:t xml:space="preserve"> Hence, when UE is configured for such robustness operation, the PDCCH can trigger a set of PDSCH transmission</w:t>
      </w:r>
      <w:r w:rsidR="00A36104">
        <w:rPr>
          <w:rFonts w:eastAsia="SimSun"/>
          <w:iCs/>
        </w:rPr>
        <w:t>s</w:t>
      </w:r>
      <w:r w:rsidR="00C87DDA">
        <w:rPr>
          <w:rFonts w:eastAsia="SimSun"/>
          <w:iCs/>
        </w:rPr>
        <w:t xml:space="preserve"> where each PDSCH may use a different TCI state from the set of activated TCI states in a predefined manner. </w:t>
      </w:r>
      <w:r w:rsidR="00A625DF">
        <w:rPr>
          <w:rFonts w:eastAsia="SimSun"/>
          <w:iCs/>
        </w:rPr>
        <w:t xml:space="preserve">This principle </w:t>
      </w:r>
      <w:r w:rsidR="003C6E60">
        <w:rPr>
          <w:rFonts w:eastAsia="SimSun"/>
          <w:iCs/>
        </w:rPr>
        <w:t>can be extended to TDM with mini-slot repetition and FDM</w:t>
      </w:r>
      <w:r w:rsidR="00A52CC1">
        <w:rPr>
          <w:rFonts w:eastAsia="SimSun"/>
          <w:iCs/>
        </w:rPr>
        <w:t>.</w:t>
      </w:r>
      <w:r w:rsidR="00F440F7">
        <w:rPr>
          <w:rFonts w:eastAsia="SimSun"/>
          <w:iCs/>
        </w:rPr>
        <w:t xml:space="preserve"> </w:t>
      </w:r>
      <w:r w:rsidR="00B8037C" w:rsidRPr="00041656">
        <w:rPr>
          <w:rFonts w:eastAsia="SimSun"/>
          <w:iCs/>
        </w:rPr>
        <w:t>How the repetition “pattern” should look like</w:t>
      </w:r>
      <w:r w:rsidR="00E27333">
        <w:rPr>
          <w:rFonts w:eastAsia="SimSun"/>
          <w:iCs/>
        </w:rPr>
        <w:t xml:space="preserve">, the parameters </w:t>
      </w:r>
      <w:r w:rsidR="00A533EC">
        <w:rPr>
          <w:rFonts w:eastAsia="SimSun"/>
          <w:iCs/>
        </w:rPr>
        <w:t>N</w:t>
      </w:r>
      <w:r w:rsidR="00A533EC" w:rsidRPr="007D3E7E">
        <w:rPr>
          <w:rFonts w:eastAsia="SimSun"/>
          <w:iCs/>
          <w:vertAlign w:val="subscript"/>
        </w:rPr>
        <w:t>s</w:t>
      </w:r>
      <w:r w:rsidR="00A533EC">
        <w:rPr>
          <w:rFonts w:eastAsia="SimSun"/>
          <w:iCs/>
        </w:rPr>
        <w:t>,</w:t>
      </w:r>
      <w:r w:rsidR="00A20F13">
        <w:rPr>
          <w:rFonts w:eastAsia="SimSun"/>
          <w:iCs/>
        </w:rPr>
        <w:t xml:space="preserve"> </w:t>
      </w:r>
      <w:r w:rsidR="00A533EC">
        <w:rPr>
          <w:rFonts w:eastAsia="SimSun"/>
          <w:iCs/>
        </w:rPr>
        <w:t>N</w:t>
      </w:r>
      <w:r w:rsidR="00A533EC" w:rsidRPr="007D3E7E">
        <w:rPr>
          <w:rFonts w:eastAsia="SimSun"/>
          <w:iCs/>
          <w:vertAlign w:val="subscript"/>
        </w:rPr>
        <w:t>d</w:t>
      </w:r>
      <w:r w:rsidR="00A533EC">
        <w:rPr>
          <w:rFonts w:eastAsia="SimSun"/>
          <w:iCs/>
        </w:rPr>
        <w:t>,</w:t>
      </w:r>
      <w:r w:rsidR="00A20F13">
        <w:rPr>
          <w:rFonts w:eastAsia="SimSun"/>
          <w:iCs/>
        </w:rPr>
        <w:t xml:space="preserve"> </w:t>
      </w:r>
      <w:r w:rsidR="00A533EC">
        <w:rPr>
          <w:rFonts w:eastAsia="SimSun"/>
          <w:iCs/>
        </w:rPr>
        <w:t>N</w:t>
      </w:r>
      <w:r w:rsidR="00A533EC" w:rsidRPr="007D3E7E">
        <w:rPr>
          <w:rFonts w:eastAsia="SimSun"/>
          <w:iCs/>
          <w:vertAlign w:val="subscript"/>
        </w:rPr>
        <w:t>t1</w:t>
      </w:r>
      <w:r w:rsidR="00A533EC">
        <w:rPr>
          <w:rFonts w:eastAsia="SimSun"/>
          <w:iCs/>
        </w:rPr>
        <w:t xml:space="preserve"> and N</w:t>
      </w:r>
      <w:r w:rsidR="00A533EC" w:rsidRPr="007D3E7E">
        <w:rPr>
          <w:rFonts w:eastAsia="SimSun"/>
          <w:iCs/>
          <w:vertAlign w:val="subscript"/>
        </w:rPr>
        <w:t>t2</w:t>
      </w:r>
      <w:r w:rsidR="00A533EC">
        <w:rPr>
          <w:rFonts w:eastAsia="SimSun"/>
          <w:iCs/>
        </w:rPr>
        <w:t xml:space="preserve">, </w:t>
      </w:r>
      <w:r w:rsidR="00B8037C" w:rsidRPr="00041656">
        <w:rPr>
          <w:rFonts w:eastAsia="SimSun"/>
          <w:iCs/>
        </w:rPr>
        <w:t xml:space="preserve">and how to configure </w:t>
      </w:r>
      <w:r w:rsidR="00A533EC">
        <w:rPr>
          <w:rFonts w:eastAsia="SimSun"/>
          <w:iCs/>
        </w:rPr>
        <w:t>repetition</w:t>
      </w:r>
      <w:r w:rsidR="00A20F13">
        <w:rPr>
          <w:rFonts w:eastAsia="SimSun"/>
          <w:iCs/>
        </w:rPr>
        <w:t xml:space="preserve"> </w:t>
      </w:r>
      <w:r w:rsidR="00B8037C" w:rsidRPr="00041656">
        <w:rPr>
          <w:rFonts w:eastAsia="SimSun"/>
          <w:iCs/>
        </w:rPr>
        <w:t xml:space="preserve">(e.g. by RRC or by RRC + DCI) can be further studied and discussed. </w:t>
      </w:r>
    </w:p>
    <w:p w14:paraId="08546FA7" w14:textId="650C6732" w:rsidR="00724495" w:rsidRDefault="004E12F1" w:rsidP="00440873">
      <w:pPr>
        <w:rPr>
          <w:rFonts w:eastAsia="SimSun"/>
          <w:iCs/>
        </w:rPr>
      </w:pPr>
      <w:r>
        <w:rPr>
          <w:rFonts w:eastAsia="SimSun"/>
          <w:iCs/>
        </w:rPr>
        <w:t xml:space="preserve">As in Rel-15, </w:t>
      </w:r>
      <w:r w:rsidR="00432134">
        <w:rPr>
          <w:rFonts w:eastAsia="SimSun"/>
          <w:iCs/>
        </w:rPr>
        <w:t xml:space="preserve">for </w:t>
      </w:r>
      <w:r w:rsidR="00881905">
        <w:rPr>
          <w:rFonts w:eastAsia="SimSun"/>
          <w:iCs/>
        </w:rPr>
        <w:t xml:space="preserve">Scheme 4 with </w:t>
      </w:r>
      <w:r w:rsidR="00432134">
        <w:rPr>
          <w:rFonts w:eastAsia="SimSun"/>
          <w:iCs/>
        </w:rPr>
        <w:t>min</w:t>
      </w:r>
      <w:r w:rsidR="00881905">
        <w:rPr>
          <w:rFonts w:eastAsia="SimSun"/>
          <w:iCs/>
        </w:rPr>
        <w:t xml:space="preserve">i-slot based repetition </w:t>
      </w:r>
      <w:r>
        <w:rPr>
          <w:rFonts w:eastAsia="SimSun"/>
          <w:iCs/>
        </w:rPr>
        <w:t xml:space="preserve">the DCI that triggers the </w:t>
      </w:r>
      <w:r w:rsidR="00C367F9">
        <w:rPr>
          <w:rFonts w:eastAsia="SimSun"/>
          <w:iCs/>
        </w:rPr>
        <w:t>“</w:t>
      </w:r>
      <w:r>
        <w:rPr>
          <w:rFonts w:eastAsia="SimSun"/>
          <w:iCs/>
        </w:rPr>
        <w:t>first</w:t>
      </w:r>
      <w:r w:rsidR="00C367F9">
        <w:rPr>
          <w:rFonts w:eastAsia="SimSun"/>
          <w:iCs/>
        </w:rPr>
        <w:t xml:space="preserve">” PDSCH </w:t>
      </w:r>
      <w:r>
        <w:rPr>
          <w:rFonts w:eastAsia="SimSun"/>
          <w:iCs/>
        </w:rPr>
        <w:t xml:space="preserve">contains the necessary information about resource and antenna port allocation, number of layers </w:t>
      </w:r>
      <w:r w:rsidR="00C367F9">
        <w:rPr>
          <w:rFonts w:eastAsia="SimSun"/>
          <w:iCs/>
        </w:rPr>
        <w:t xml:space="preserve">for </w:t>
      </w:r>
      <w:r w:rsidR="00792A8D">
        <w:rPr>
          <w:rFonts w:eastAsia="SimSun"/>
          <w:iCs/>
        </w:rPr>
        <w:t>a</w:t>
      </w:r>
      <w:r w:rsidR="00C367F9">
        <w:rPr>
          <w:rFonts w:eastAsia="SimSun"/>
          <w:iCs/>
        </w:rPr>
        <w:t xml:space="preserve"> PDSCH </w:t>
      </w:r>
      <w:r>
        <w:rPr>
          <w:rFonts w:eastAsia="SimSun"/>
          <w:iCs/>
        </w:rPr>
        <w:t>etc</w:t>
      </w:r>
      <w:r w:rsidR="00A36104">
        <w:rPr>
          <w:rFonts w:eastAsia="SimSun"/>
          <w:iCs/>
        </w:rPr>
        <w:t>.</w:t>
      </w:r>
      <w:r>
        <w:rPr>
          <w:rFonts w:eastAsia="SimSun"/>
          <w:iCs/>
        </w:rPr>
        <w:t xml:space="preserve"> and then the same payload is repeated </w:t>
      </w:r>
      <w:r w:rsidR="00792A8D">
        <w:rPr>
          <w:rFonts w:eastAsia="SimSun"/>
          <w:iCs/>
        </w:rPr>
        <w:t xml:space="preserve">in each of the higher layer configured </w:t>
      </w:r>
      <w:r w:rsidR="00D562C6">
        <w:rPr>
          <w:rFonts w:eastAsia="SimSun"/>
          <w:iCs/>
        </w:rPr>
        <w:t>mini-slot</w:t>
      </w:r>
      <w:r w:rsidR="00792A8D">
        <w:rPr>
          <w:rFonts w:eastAsia="SimSun"/>
          <w:iCs/>
        </w:rPr>
        <w:t xml:space="preserve"> resources, </w:t>
      </w:r>
      <w:r>
        <w:rPr>
          <w:rFonts w:eastAsia="SimSun"/>
          <w:iCs/>
        </w:rPr>
        <w:t>except for RV and TCI states which may change</w:t>
      </w:r>
      <w:r w:rsidR="002C7649">
        <w:rPr>
          <w:rFonts w:eastAsia="SimSun"/>
          <w:iCs/>
        </w:rPr>
        <w:t xml:space="preserve"> from mini-slot to mini-slot</w:t>
      </w:r>
      <w:r>
        <w:rPr>
          <w:rFonts w:eastAsia="SimSun"/>
          <w:iCs/>
        </w:rPr>
        <w:t>.</w:t>
      </w:r>
      <w:r w:rsidR="00C367F9">
        <w:rPr>
          <w:rFonts w:eastAsia="SimSun"/>
          <w:iCs/>
        </w:rPr>
        <w:t xml:space="preserve"> </w:t>
      </w:r>
    </w:p>
    <w:p w14:paraId="0011DEAD" w14:textId="4AC9D37D" w:rsidR="00817D6E" w:rsidRDefault="00817D6E" w:rsidP="00C367F9">
      <w:pPr>
        <w:rPr>
          <w:rFonts w:eastAsia="SimSun"/>
          <w:iCs/>
        </w:rPr>
      </w:pPr>
      <w:r>
        <w:rPr>
          <w:rFonts w:eastAsia="SimSun"/>
          <w:iCs/>
        </w:rPr>
        <w:t>The basic principle is that RRC configure</w:t>
      </w:r>
      <w:r w:rsidR="003D2290">
        <w:rPr>
          <w:rFonts w:eastAsia="SimSun"/>
          <w:iCs/>
        </w:rPr>
        <w:t>s</w:t>
      </w:r>
      <w:r>
        <w:rPr>
          <w:rFonts w:eastAsia="SimSun"/>
          <w:iCs/>
        </w:rPr>
        <w:t xml:space="preserve"> the resources for repetition as in Rel.15 (slot aggregation), and DCI schedules one PDSCH. It can be further studied what DCI can indicate, for example whether DCI can select between overlapping and non-overlapping resources, the number of repetition</w:t>
      </w:r>
      <w:r w:rsidR="003D2290">
        <w:rPr>
          <w:rFonts w:eastAsia="SimSun"/>
          <w:iCs/>
        </w:rPr>
        <w:t>s</w:t>
      </w:r>
      <w:r>
        <w:rPr>
          <w:rFonts w:eastAsia="SimSun"/>
          <w:iCs/>
        </w:rPr>
        <w:t>, which TCI states should be utilized per PDSCH etc.</w:t>
      </w:r>
    </w:p>
    <w:p w14:paraId="52F3F0F1" w14:textId="19F198CA" w:rsidR="00C367F9" w:rsidRPr="00817D6E" w:rsidRDefault="001C461A" w:rsidP="00817D6E">
      <w:pPr>
        <w:pStyle w:val="Proposal"/>
        <w:rPr>
          <w:rFonts w:eastAsia="SimSun"/>
        </w:rPr>
      </w:pPr>
      <w:bookmarkStart w:id="38" w:name="_Toc4748976"/>
      <w:bookmarkStart w:id="39" w:name="_Toc4495563"/>
      <w:r>
        <w:rPr>
          <w:rFonts w:eastAsia="SimSun"/>
        </w:rPr>
        <w:t>Higher layer configures the</w:t>
      </w:r>
      <w:r w:rsidR="00792A8D">
        <w:rPr>
          <w:rFonts w:eastAsia="SimSun"/>
        </w:rPr>
        <w:t xml:space="preserve"> UE with</w:t>
      </w:r>
      <w:r>
        <w:rPr>
          <w:rFonts w:eastAsia="SimSun"/>
        </w:rPr>
        <w:t xml:space="preserve"> </w:t>
      </w:r>
      <w:r w:rsidR="00817D6E">
        <w:rPr>
          <w:rFonts w:eastAsia="SimSun"/>
        </w:rPr>
        <w:t xml:space="preserve">possible </w:t>
      </w:r>
      <w:r w:rsidR="00792A8D">
        <w:rPr>
          <w:rFonts w:eastAsia="SimSun"/>
        </w:rPr>
        <w:t>resource location</w:t>
      </w:r>
      <w:r>
        <w:rPr>
          <w:rFonts w:eastAsia="SimSun"/>
        </w:rPr>
        <w:t xml:space="preserve"> for each repetition of the PDSCH including </w:t>
      </w:r>
      <w:r w:rsidR="00792A8D">
        <w:rPr>
          <w:rFonts w:eastAsia="SimSun"/>
        </w:rPr>
        <w:t>repetition positions in time (e.g. single or multiple slot or mini-slot based) and in frequency (e.g. non-overlapping or overlapping)</w:t>
      </w:r>
      <w:r w:rsidR="00817D6E">
        <w:rPr>
          <w:rFonts w:eastAsia="SimSun"/>
        </w:rPr>
        <w:t xml:space="preserve">. </w:t>
      </w:r>
      <w:r w:rsidR="00817D6E" w:rsidRPr="00817D6E">
        <w:rPr>
          <w:rFonts w:eastAsia="SimSun"/>
        </w:rPr>
        <w:t>FFS if and how DCI can dynamically select among these higher layer configured repetition resources and associated TCI states.</w:t>
      </w:r>
      <w:bookmarkEnd w:id="38"/>
      <w:r w:rsidR="00817D6E" w:rsidRPr="00817D6E">
        <w:rPr>
          <w:rFonts w:eastAsia="SimSun"/>
        </w:rPr>
        <w:t xml:space="preserve"> </w:t>
      </w:r>
      <w:bookmarkEnd w:id="39"/>
    </w:p>
    <w:p w14:paraId="48D2477B" w14:textId="460D15FF" w:rsidR="004E12F1" w:rsidRDefault="004E12F1" w:rsidP="00440873">
      <w:pPr>
        <w:rPr>
          <w:rFonts w:eastAsia="SimSun"/>
          <w:iCs/>
        </w:rPr>
      </w:pPr>
    </w:p>
    <w:p w14:paraId="0F16FC34" w14:textId="68C96D45" w:rsidR="00817D6E" w:rsidRDefault="00817D6E" w:rsidP="00440873">
      <w:pPr>
        <w:rPr>
          <w:rFonts w:eastAsia="SimSun"/>
          <w:iCs/>
        </w:rPr>
      </w:pPr>
      <w:r>
        <w:rPr>
          <w:rFonts w:eastAsia="SimSun"/>
          <w:iCs/>
        </w:rPr>
        <w:t xml:space="preserve">For PDCCH robustness, a similar approach as for PDSCH can be taken, where the same DCI is repeated across multiple CORESETs since each CORESET is configured with an individual TCI state. Note that PDCCH repetition and PDSCH repetition as discussed above can be independently configured based on the need. For PDSCH repetition to be enabled, only a single DCI needs to be received and whether this DCI is also repeated by using multiple PDCCH in different CORESET is an independent discussion. </w:t>
      </w:r>
    </w:p>
    <w:p w14:paraId="22E5C922" w14:textId="52D43137" w:rsidR="00621663" w:rsidRPr="00621663" w:rsidRDefault="00621663" w:rsidP="00965765">
      <w:pPr>
        <w:pStyle w:val="Proposal"/>
        <w:rPr>
          <w:rFonts w:eastAsia="SimSun"/>
          <w:lang w:val="en-US"/>
        </w:rPr>
      </w:pPr>
      <w:bookmarkStart w:id="40" w:name="_Toc4495564"/>
      <w:bookmarkStart w:id="41" w:name="_Toc4748977"/>
      <w:r>
        <w:rPr>
          <w:rFonts w:eastAsia="SimSun"/>
          <w:lang w:val="en-US"/>
        </w:rPr>
        <w:t>The UE can be configured with a s</w:t>
      </w:r>
      <w:r w:rsidRPr="00621663">
        <w:rPr>
          <w:rFonts w:eastAsia="SimSun"/>
          <w:lang w:val="en-US"/>
        </w:rPr>
        <w:t>earch space repetition set across N</w:t>
      </w:r>
      <w:r w:rsidR="00BF10B7">
        <w:rPr>
          <w:rFonts w:eastAsia="SimSun"/>
          <w:lang w:val="en-US"/>
        </w:rPr>
        <w:t>&gt;1</w:t>
      </w:r>
      <w:r w:rsidRPr="00621663">
        <w:rPr>
          <w:rFonts w:eastAsia="SimSun"/>
          <w:lang w:val="en-US"/>
        </w:rPr>
        <w:t xml:space="preserve"> CORESE</w:t>
      </w:r>
      <w:r>
        <w:rPr>
          <w:rFonts w:eastAsia="SimSun"/>
          <w:lang w:val="en-US"/>
        </w:rPr>
        <w:t>Ts where the same s</w:t>
      </w:r>
      <w:r w:rsidRPr="00621663">
        <w:rPr>
          <w:rFonts w:eastAsia="SimSun"/>
          <w:lang w:val="en-US"/>
        </w:rPr>
        <w:t>earch sp</w:t>
      </w:r>
      <w:r>
        <w:rPr>
          <w:rFonts w:eastAsia="SimSun"/>
          <w:lang w:val="en-US"/>
        </w:rPr>
        <w:t xml:space="preserve">ace is repeated in each CORESET. </w:t>
      </w:r>
      <w:r w:rsidRPr="00621663">
        <w:rPr>
          <w:rFonts w:eastAsia="SimSun"/>
          <w:lang w:val="en-US"/>
        </w:rPr>
        <w:t xml:space="preserve">For a given PDCCH candidate, with a given DCI size, in one search space/CORESET there is a corresponding candidate in </w:t>
      </w:r>
      <w:r>
        <w:rPr>
          <w:rFonts w:eastAsia="SimSun"/>
          <w:lang w:val="en-US"/>
        </w:rPr>
        <w:t>each</w:t>
      </w:r>
      <w:r w:rsidRPr="00621663">
        <w:rPr>
          <w:rFonts w:eastAsia="SimSun"/>
          <w:lang w:val="en-US"/>
        </w:rPr>
        <w:t xml:space="preserve"> search space </w:t>
      </w:r>
      <w:r>
        <w:rPr>
          <w:rFonts w:eastAsia="SimSun"/>
          <w:lang w:val="en-US"/>
        </w:rPr>
        <w:t>in the repetition set</w:t>
      </w:r>
      <w:r w:rsidR="00BF10B7">
        <w:rPr>
          <w:rFonts w:eastAsia="SimSun"/>
          <w:lang w:val="en-US"/>
        </w:rPr>
        <w:t xml:space="preserve"> of N</w:t>
      </w:r>
      <w:r>
        <w:rPr>
          <w:rFonts w:eastAsia="SimSun"/>
          <w:lang w:val="en-US"/>
        </w:rPr>
        <w:t xml:space="preserve">. All corresponding candidates have </w:t>
      </w:r>
      <w:r w:rsidRPr="00621663">
        <w:rPr>
          <w:rFonts w:eastAsia="SimSun"/>
          <w:lang w:val="en-US"/>
        </w:rPr>
        <w:t xml:space="preserve">the same DCI size </w:t>
      </w:r>
      <w:r w:rsidR="00BF10B7">
        <w:rPr>
          <w:rFonts w:eastAsia="SimSun"/>
          <w:lang w:val="en-US"/>
        </w:rPr>
        <w:t>and</w:t>
      </w:r>
      <w:r w:rsidRPr="00621663">
        <w:rPr>
          <w:rFonts w:eastAsia="SimSun"/>
          <w:lang w:val="en-US"/>
        </w:rPr>
        <w:t xml:space="preserve"> aggregation level.</w:t>
      </w:r>
      <w:bookmarkEnd w:id="40"/>
      <w:bookmarkEnd w:id="41"/>
    </w:p>
    <w:p w14:paraId="0CD5D3B2" w14:textId="426753C6" w:rsidR="00EF4EE2" w:rsidRPr="00E450B6" w:rsidRDefault="00621663" w:rsidP="00EF4EE2">
      <w:pPr>
        <w:rPr>
          <w:rFonts w:eastAsia="SimSun"/>
          <w:iCs/>
          <w:lang w:val="en-US"/>
        </w:rPr>
      </w:pPr>
      <w:r>
        <w:rPr>
          <w:rFonts w:eastAsia="SimSun"/>
          <w:iCs/>
          <w:lang w:val="en-US"/>
        </w:rPr>
        <w:t xml:space="preserve">By this repetition, the </w:t>
      </w:r>
      <w:r w:rsidRPr="00621663">
        <w:rPr>
          <w:rFonts w:eastAsia="SimSun"/>
          <w:iCs/>
          <w:lang w:val="en-US"/>
        </w:rPr>
        <w:t xml:space="preserve">UE can perform soft combining of the N </w:t>
      </w:r>
      <w:r w:rsidR="00D509CA">
        <w:rPr>
          <w:rFonts w:eastAsia="SimSun"/>
          <w:iCs/>
          <w:lang w:val="en-US"/>
        </w:rPr>
        <w:t xml:space="preserve">PDCCH </w:t>
      </w:r>
      <w:r w:rsidRPr="00621663">
        <w:rPr>
          <w:rFonts w:eastAsia="SimSun"/>
          <w:iCs/>
          <w:lang w:val="en-US"/>
        </w:rPr>
        <w:t>candidates</w:t>
      </w:r>
      <w:r>
        <w:rPr>
          <w:rFonts w:eastAsia="SimSun"/>
          <w:iCs/>
          <w:lang w:val="en-US"/>
        </w:rPr>
        <w:t xml:space="preserve"> to improve the DCI detection reliability. </w:t>
      </w:r>
    </w:p>
    <w:p w14:paraId="0EC0E72D" w14:textId="10ABA9E0" w:rsidR="00C22138" w:rsidRDefault="003208C9" w:rsidP="00C22138">
      <w:pPr>
        <w:pStyle w:val="Heading1"/>
        <w:rPr>
          <w:lang w:val="en-US"/>
        </w:rPr>
      </w:pPr>
      <w:r>
        <w:rPr>
          <w:lang w:val="en-US"/>
        </w:rPr>
        <w:t xml:space="preserve">Conclusion </w:t>
      </w:r>
    </w:p>
    <w:p w14:paraId="3CFD0188" w14:textId="18768DB4" w:rsidR="00FC7433" w:rsidRDefault="00FC7433" w:rsidP="005336DB">
      <w:r w:rsidRPr="00175052">
        <w:t>Based on the discussion in this contribution these proposals</w:t>
      </w:r>
      <w:r w:rsidR="00DF7F5C">
        <w:t xml:space="preserve"> are made</w:t>
      </w:r>
      <w:r w:rsidRPr="00175052">
        <w:t>:</w:t>
      </w:r>
    </w:p>
    <w:p w14:paraId="56F56F4E" w14:textId="77777777" w:rsidR="00A4677F" w:rsidRDefault="002B15FB">
      <w:pPr>
        <w:pStyle w:val="TOC1"/>
        <w:rPr>
          <w:rFonts w:asciiTheme="minorHAnsi" w:eastAsiaTheme="minorEastAsia" w:hAnsiTheme="minorHAnsi" w:cstheme="minorBidi"/>
          <w:b w:val="0"/>
          <w:sz w:val="22"/>
          <w:lang w:eastAsia="en-US"/>
        </w:rPr>
      </w:pPr>
      <w:r w:rsidRPr="002B15FB">
        <w:lastRenderedPageBreak/>
        <w:fldChar w:fldCharType="begin"/>
      </w:r>
      <w:r w:rsidRPr="002B15FB">
        <w:instrText xml:space="preserve"> </w:instrText>
      </w:r>
      <w:r w:rsidR="00F22BCD">
        <w:rPr>
          <w:b w:val="0"/>
        </w:rPr>
        <w:instrText xml:space="preserve">TOC </w:instrText>
      </w:r>
      <w:r w:rsidRPr="002B15FB">
        <w:instrText xml:space="preserve"> </w:instrText>
      </w:r>
      <w:r w:rsidR="006836D9">
        <w:instrText xml:space="preserve">\n </w:instrText>
      </w:r>
      <w:r w:rsidRPr="002B15FB">
        <w:instrText xml:space="preserve">\h \z \t "Proposal" </w:instrText>
      </w:r>
      <w:r w:rsidRPr="002B15FB">
        <w:fldChar w:fldCharType="separate"/>
      </w:r>
      <w:hyperlink w:anchor="_Toc4748955" w:history="1">
        <w:r w:rsidR="00A4677F" w:rsidRPr="00F6523A">
          <w:rPr>
            <w:rStyle w:val="Hyperlink"/>
          </w:rPr>
          <w:t>Proposal 1</w:t>
        </w:r>
        <w:r w:rsidR="00A4677F">
          <w:rPr>
            <w:rFonts w:asciiTheme="minorHAnsi" w:eastAsiaTheme="minorEastAsia" w:hAnsiTheme="minorHAnsi" w:cstheme="minorBidi"/>
            <w:b w:val="0"/>
            <w:sz w:val="22"/>
            <w:lang w:eastAsia="en-US"/>
          </w:rPr>
          <w:tab/>
        </w:r>
        <w:r w:rsidR="00A4677F" w:rsidRPr="00F6523A">
          <w:rPr>
            <w:rStyle w:val="Hyperlink"/>
            <w:lang w:val="en-US"/>
          </w:rPr>
          <w:t>In NR Rel-16, specify a mechanism to align the 6-PRB grid of regular CORESETs with the grid of CORESET#0.</w:t>
        </w:r>
      </w:hyperlink>
    </w:p>
    <w:p w14:paraId="20BBF3BB" w14:textId="77777777" w:rsidR="00A4677F" w:rsidRDefault="002D5E51">
      <w:pPr>
        <w:pStyle w:val="TOC1"/>
        <w:rPr>
          <w:rFonts w:asciiTheme="minorHAnsi" w:eastAsiaTheme="minorEastAsia" w:hAnsiTheme="minorHAnsi" w:cstheme="minorBidi"/>
          <w:b w:val="0"/>
          <w:sz w:val="22"/>
          <w:lang w:eastAsia="en-US"/>
        </w:rPr>
      </w:pPr>
      <w:hyperlink w:anchor="_Toc4748956" w:history="1">
        <w:r w:rsidR="00A4677F" w:rsidRPr="00F6523A">
          <w:rPr>
            <w:rStyle w:val="Hyperlink"/>
          </w:rPr>
          <w:t>Proposal 2</w:t>
        </w:r>
        <w:r w:rsidR="00A4677F">
          <w:rPr>
            <w:rFonts w:asciiTheme="minorHAnsi" w:eastAsiaTheme="minorEastAsia" w:hAnsiTheme="minorHAnsi" w:cstheme="minorBidi"/>
            <w:b w:val="0"/>
            <w:sz w:val="22"/>
            <w:lang w:eastAsia="en-US"/>
          </w:rPr>
          <w:tab/>
        </w:r>
        <w:r w:rsidR="00A4677F" w:rsidRPr="00F6523A">
          <w:rPr>
            <w:rStyle w:val="Hyperlink"/>
          </w:rPr>
          <w:t>Define</w:t>
        </w:r>
        <w:r w:rsidR="00A4677F" w:rsidRPr="00F6523A">
          <w:rPr>
            <w:rStyle w:val="Hyperlink"/>
            <w:lang w:val="en-US"/>
          </w:rPr>
          <w:t xml:space="preserve"> a rule for prioritizing PDCCH candidates from different search spaces/CORESETs when they collide.</w:t>
        </w:r>
      </w:hyperlink>
    </w:p>
    <w:p w14:paraId="65821217" w14:textId="77777777" w:rsidR="00A4677F" w:rsidRDefault="002D5E51">
      <w:pPr>
        <w:pStyle w:val="TOC1"/>
        <w:rPr>
          <w:rFonts w:asciiTheme="minorHAnsi" w:eastAsiaTheme="minorEastAsia" w:hAnsiTheme="minorHAnsi" w:cstheme="minorBidi"/>
          <w:b w:val="0"/>
          <w:sz w:val="22"/>
          <w:lang w:eastAsia="en-US"/>
        </w:rPr>
      </w:pPr>
      <w:hyperlink w:anchor="_Toc4748957" w:history="1">
        <w:r w:rsidR="00A4677F" w:rsidRPr="00F6523A">
          <w:rPr>
            <w:rStyle w:val="Hyperlink"/>
          </w:rPr>
          <w:t>Proposal 3</w:t>
        </w:r>
        <w:r w:rsidR="00A4677F">
          <w:rPr>
            <w:rFonts w:asciiTheme="minorHAnsi" w:eastAsiaTheme="minorEastAsia" w:hAnsiTheme="minorHAnsi" w:cstheme="minorBidi"/>
            <w:b w:val="0"/>
            <w:sz w:val="22"/>
            <w:lang w:eastAsia="en-US"/>
          </w:rPr>
          <w:tab/>
        </w:r>
        <w:r w:rsidR="00A4677F" w:rsidRPr="00F6523A">
          <w:rPr>
            <w:rStyle w:val="Hyperlink"/>
            <w:rFonts w:eastAsia="SimSun"/>
          </w:rPr>
          <w:t>In multi-PDCCH, the maximum number of CORESETs per BWP is at least five.</w:t>
        </w:r>
      </w:hyperlink>
    </w:p>
    <w:p w14:paraId="49FCEF4C" w14:textId="77777777" w:rsidR="00A4677F" w:rsidRDefault="002D5E51">
      <w:pPr>
        <w:pStyle w:val="TOC1"/>
        <w:rPr>
          <w:rFonts w:asciiTheme="minorHAnsi" w:eastAsiaTheme="minorEastAsia" w:hAnsiTheme="minorHAnsi" w:cstheme="minorBidi"/>
          <w:b w:val="0"/>
          <w:sz w:val="22"/>
          <w:lang w:eastAsia="en-US"/>
        </w:rPr>
      </w:pPr>
      <w:hyperlink w:anchor="_Toc4748958" w:history="1">
        <w:r w:rsidR="00A4677F" w:rsidRPr="00F6523A">
          <w:rPr>
            <w:rStyle w:val="Hyperlink"/>
          </w:rPr>
          <w:t>Proposal 4</w:t>
        </w:r>
        <w:r w:rsidR="00A4677F">
          <w:rPr>
            <w:rFonts w:asciiTheme="minorHAnsi" w:eastAsiaTheme="minorEastAsia" w:hAnsiTheme="minorHAnsi" w:cstheme="minorBidi"/>
            <w:b w:val="0"/>
            <w:sz w:val="22"/>
            <w:lang w:eastAsia="en-US"/>
          </w:rPr>
          <w:tab/>
        </w:r>
        <w:r w:rsidR="00A4677F" w:rsidRPr="00F6523A">
          <w:rPr>
            <w:rStyle w:val="Hyperlink"/>
          </w:rPr>
          <w:t>Each of the two PDSCH in multi-PDSCH scheduling for NC-JT can be configured to be associated with independent rate matching patterns.</w:t>
        </w:r>
      </w:hyperlink>
    </w:p>
    <w:p w14:paraId="07750284" w14:textId="77777777" w:rsidR="00A4677F" w:rsidRDefault="002D5E51">
      <w:pPr>
        <w:pStyle w:val="TOC1"/>
        <w:rPr>
          <w:rFonts w:asciiTheme="minorHAnsi" w:eastAsiaTheme="minorEastAsia" w:hAnsiTheme="minorHAnsi" w:cstheme="minorBidi"/>
          <w:b w:val="0"/>
          <w:sz w:val="22"/>
          <w:lang w:eastAsia="en-US"/>
        </w:rPr>
      </w:pPr>
      <w:hyperlink w:anchor="_Toc4748959" w:history="1">
        <w:r w:rsidR="00A4677F" w:rsidRPr="00F6523A">
          <w:rPr>
            <w:rStyle w:val="Hyperlink"/>
            <w:rFonts w:eastAsia="SimSun"/>
          </w:rPr>
          <w:t>Proposal 5</w:t>
        </w:r>
        <w:r w:rsidR="00A4677F">
          <w:rPr>
            <w:rFonts w:asciiTheme="minorHAnsi" w:eastAsiaTheme="minorEastAsia" w:hAnsiTheme="minorHAnsi" w:cstheme="minorBidi"/>
            <w:b w:val="0"/>
            <w:sz w:val="22"/>
            <w:lang w:eastAsia="en-US"/>
          </w:rPr>
          <w:tab/>
        </w:r>
        <w:r w:rsidR="00A4677F" w:rsidRPr="00F6523A">
          <w:rPr>
            <w:rStyle w:val="Hyperlink"/>
            <w:rFonts w:eastAsia="SimSun"/>
            <w:lang w:val="en-US"/>
          </w:rPr>
          <w:t xml:space="preserve">The rate matching parameters of </w:t>
        </w:r>
        <w:r w:rsidR="00A4677F" w:rsidRPr="00F6523A">
          <w:rPr>
            <w:rStyle w:val="Hyperlink"/>
            <w:i/>
          </w:rPr>
          <w:t>RateMatchPattern</w:t>
        </w:r>
        <w:r w:rsidR="00A4677F" w:rsidRPr="00F6523A">
          <w:rPr>
            <w:rStyle w:val="Hyperlink"/>
            <w:rFonts w:eastAsia="SimSun"/>
            <w:lang w:val="en-US"/>
          </w:rPr>
          <w:t xml:space="preserve"> in the configured </w:t>
        </w:r>
        <w:r w:rsidR="00A4677F" w:rsidRPr="00F6523A">
          <w:rPr>
            <w:rStyle w:val="Hyperlink"/>
            <w:rFonts w:eastAsia="SimSun"/>
            <w:i/>
          </w:rPr>
          <w:t>ServingCellConfigCommon</w:t>
        </w:r>
        <w:r w:rsidR="00A4677F" w:rsidRPr="00F6523A">
          <w:rPr>
            <w:rStyle w:val="Hyperlink"/>
            <w:rFonts w:eastAsia="SimSun"/>
            <w:lang w:val="en-US"/>
          </w:rPr>
          <w:t xml:space="preserve"> are valid </w:t>
        </w:r>
        <w:r w:rsidR="00A4677F" w:rsidRPr="00F6523A">
          <w:rPr>
            <w:rStyle w:val="Hyperlink"/>
          </w:rPr>
          <w:t>for both of the two PDSCHs scheduled by the two PDCCHs.</w:t>
        </w:r>
      </w:hyperlink>
    </w:p>
    <w:p w14:paraId="2EEE3581" w14:textId="77777777" w:rsidR="00A4677F" w:rsidRDefault="002D5E51">
      <w:pPr>
        <w:pStyle w:val="TOC1"/>
        <w:rPr>
          <w:rFonts w:asciiTheme="minorHAnsi" w:eastAsiaTheme="minorEastAsia" w:hAnsiTheme="minorHAnsi" w:cstheme="minorBidi"/>
          <w:b w:val="0"/>
          <w:sz w:val="22"/>
          <w:lang w:eastAsia="en-US"/>
        </w:rPr>
      </w:pPr>
      <w:hyperlink w:anchor="_Toc4748960" w:history="1">
        <w:r w:rsidR="00A4677F" w:rsidRPr="00F6523A">
          <w:rPr>
            <w:rStyle w:val="Hyperlink"/>
            <w:rFonts w:eastAsia="Batang"/>
          </w:rPr>
          <w:t>Proposal 6</w:t>
        </w:r>
        <w:r w:rsidR="00A4677F">
          <w:rPr>
            <w:rFonts w:asciiTheme="minorHAnsi" w:eastAsiaTheme="minorEastAsia" w:hAnsiTheme="minorHAnsi" w:cstheme="minorBidi"/>
            <w:b w:val="0"/>
            <w:sz w:val="22"/>
            <w:lang w:eastAsia="en-US"/>
          </w:rPr>
          <w:tab/>
        </w:r>
        <w:r w:rsidR="00A4677F" w:rsidRPr="00F6523A">
          <w:rPr>
            <w:rStyle w:val="Hyperlink"/>
            <w:rFonts w:eastAsia="Batang"/>
          </w:rPr>
          <w:t>Pre-emption indication enhancements for multi-PDCCH have low priority in this WI.</w:t>
        </w:r>
      </w:hyperlink>
    </w:p>
    <w:p w14:paraId="03876E82" w14:textId="77777777" w:rsidR="00A4677F" w:rsidRDefault="002D5E51">
      <w:pPr>
        <w:pStyle w:val="TOC1"/>
        <w:rPr>
          <w:rFonts w:asciiTheme="minorHAnsi" w:eastAsiaTheme="minorEastAsia" w:hAnsiTheme="minorHAnsi" w:cstheme="minorBidi"/>
          <w:b w:val="0"/>
          <w:sz w:val="22"/>
          <w:lang w:eastAsia="en-US"/>
        </w:rPr>
      </w:pPr>
      <w:hyperlink w:anchor="_Toc4748961" w:history="1">
        <w:r w:rsidR="00A4677F" w:rsidRPr="00F6523A">
          <w:rPr>
            <w:rStyle w:val="Hyperlink"/>
          </w:rPr>
          <w:t>Proposal 7</w:t>
        </w:r>
        <w:r w:rsidR="00A4677F">
          <w:rPr>
            <w:rFonts w:asciiTheme="minorHAnsi" w:eastAsiaTheme="minorEastAsia" w:hAnsiTheme="minorHAnsi" w:cstheme="minorBidi"/>
            <w:b w:val="0"/>
            <w:sz w:val="22"/>
            <w:lang w:eastAsia="en-US"/>
          </w:rPr>
          <w:tab/>
        </w:r>
        <w:r w:rsidR="00A4677F" w:rsidRPr="00F6523A">
          <w:rPr>
            <w:rStyle w:val="Hyperlink"/>
          </w:rPr>
          <w:t>A UE receiving downlink NC-JT scheduling assignments of two PDSCHs can ignore any scheduling where a scheduled PDSCH is mapped to REs used for DMRS of the other scheduled PDSCH to the same UE</w:t>
        </w:r>
      </w:hyperlink>
    </w:p>
    <w:p w14:paraId="7DA72021" w14:textId="77777777" w:rsidR="00A4677F" w:rsidRDefault="002D5E51">
      <w:pPr>
        <w:pStyle w:val="TOC1"/>
        <w:rPr>
          <w:rFonts w:asciiTheme="minorHAnsi" w:eastAsiaTheme="minorEastAsia" w:hAnsiTheme="minorHAnsi" w:cstheme="minorBidi"/>
          <w:b w:val="0"/>
          <w:sz w:val="22"/>
          <w:lang w:eastAsia="en-US"/>
        </w:rPr>
      </w:pPr>
      <w:hyperlink w:anchor="_Toc4748962" w:history="1">
        <w:r w:rsidR="00A4677F" w:rsidRPr="00F6523A">
          <w:rPr>
            <w:rStyle w:val="Hyperlink"/>
          </w:rPr>
          <w:t>Proposal 8</w:t>
        </w:r>
        <w:r w:rsidR="00A4677F">
          <w:rPr>
            <w:rFonts w:asciiTheme="minorHAnsi" w:eastAsiaTheme="minorEastAsia" w:hAnsiTheme="minorHAnsi" w:cstheme="minorBidi"/>
            <w:b w:val="0"/>
            <w:sz w:val="22"/>
            <w:lang w:eastAsia="en-US"/>
          </w:rPr>
          <w:tab/>
        </w:r>
        <w:r w:rsidR="00A4677F" w:rsidRPr="00F6523A">
          <w:rPr>
            <w:rStyle w:val="Hyperlink"/>
          </w:rPr>
          <w:t xml:space="preserve">The </w:t>
        </w:r>
        <w:r w:rsidR="00A4677F" w:rsidRPr="00F6523A">
          <w:rPr>
            <w:rStyle w:val="Hyperlink"/>
            <w:i/>
          </w:rPr>
          <w:t>lte-CRS-ToMatchAround</w:t>
        </w:r>
        <w:r w:rsidR="00A4677F" w:rsidRPr="00F6523A">
          <w:rPr>
            <w:rStyle w:val="Hyperlink"/>
          </w:rPr>
          <w:t xml:space="preserve"> rate matching functionality is extended to allow a UE to be configured with multiple such CRS patterns and is instantiated in </w:t>
        </w:r>
        <w:r w:rsidR="00A4677F" w:rsidRPr="00F6523A">
          <w:rPr>
            <w:rStyle w:val="Hyperlink"/>
            <w:i/>
          </w:rPr>
          <w:t>ServingCellConfig</w:t>
        </w:r>
        <w:r w:rsidR="00A4677F" w:rsidRPr="00F6523A">
          <w:rPr>
            <w:rStyle w:val="Hyperlink"/>
          </w:rPr>
          <w:t xml:space="preserve"> (which is easily extensible). Whether they apply to all PDSCHs or per PDSCH is FFS.</w:t>
        </w:r>
      </w:hyperlink>
    </w:p>
    <w:p w14:paraId="0F8886F4" w14:textId="77777777" w:rsidR="00A4677F" w:rsidRDefault="002D5E51">
      <w:pPr>
        <w:pStyle w:val="TOC1"/>
        <w:rPr>
          <w:rFonts w:asciiTheme="minorHAnsi" w:eastAsiaTheme="minorEastAsia" w:hAnsiTheme="minorHAnsi" w:cstheme="minorBidi"/>
          <w:b w:val="0"/>
          <w:sz w:val="22"/>
          <w:lang w:eastAsia="en-US"/>
        </w:rPr>
      </w:pPr>
      <w:hyperlink w:anchor="_Toc4748963" w:history="1">
        <w:r w:rsidR="00A4677F" w:rsidRPr="00F6523A">
          <w:rPr>
            <w:rStyle w:val="Hyperlink"/>
          </w:rPr>
          <w:t>Proposal 9</w:t>
        </w:r>
        <w:r w:rsidR="00A4677F">
          <w:rPr>
            <w:rFonts w:asciiTheme="minorHAnsi" w:eastAsiaTheme="minorEastAsia" w:hAnsiTheme="minorHAnsi" w:cstheme="minorBidi"/>
            <w:b w:val="0"/>
            <w:sz w:val="22"/>
            <w:lang w:eastAsia="en-US"/>
          </w:rPr>
          <w:tab/>
        </w:r>
        <w:r w:rsidR="00A4677F" w:rsidRPr="00F6523A">
          <w:rPr>
            <w:rStyle w:val="Hyperlink"/>
          </w:rPr>
          <w:t>Reuse the NR Rel-15 spatial relation framework for PUCCH for UL TRP differentiation; an association between a PUCCH resource and a CORESET can be made if the active TCI state of the CORESET and the active spatial relation of the PUCCH resource point to the same source DL RS transmitted by the associated TRP.</w:t>
        </w:r>
      </w:hyperlink>
    </w:p>
    <w:p w14:paraId="03AE06F3" w14:textId="77777777" w:rsidR="00A4677F" w:rsidRDefault="002D5E51">
      <w:pPr>
        <w:pStyle w:val="TOC1"/>
        <w:rPr>
          <w:rFonts w:asciiTheme="minorHAnsi" w:eastAsiaTheme="minorEastAsia" w:hAnsiTheme="minorHAnsi" w:cstheme="minorBidi"/>
          <w:b w:val="0"/>
          <w:sz w:val="22"/>
          <w:lang w:eastAsia="en-US"/>
        </w:rPr>
      </w:pPr>
      <w:hyperlink w:anchor="_Toc4748965" w:history="1">
        <w:r w:rsidR="00A4677F" w:rsidRPr="00F6523A">
          <w:rPr>
            <w:rStyle w:val="Hyperlink"/>
          </w:rPr>
          <w:t>Proposal 10</w:t>
        </w:r>
        <w:r w:rsidR="00A4677F">
          <w:rPr>
            <w:rFonts w:asciiTheme="minorHAnsi" w:eastAsiaTheme="minorEastAsia" w:hAnsiTheme="minorHAnsi" w:cstheme="minorBidi"/>
            <w:b w:val="0"/>
            <w:sz w:val="22"/>
            <w:lang w:eastAsia="en-US"/>
          </w:rPr>
          <w:tab/>
        </w:r>
        <w:r w:rsidR="00A4677F" w:rsidRPr="00F6523A">
          <w:rPr>
            <w:rStyle w:val="Hyperlink"/>
          </w:rPr>
          <w:t>The same mechanism (including details of PUCCH formats) specified in Rel-16 eURLLC can be reused for supporting TDM-based separate ACK/NACK feedback within a slot for the multi-PDCCH case.</w:t>
        </w:r>
      </w:hyperlink>
    </w:p>
    <w:p w14:paraId="464D569E" w14:textId="77777777" w:rsidR="00A4677F" w:rsidRDefault="002D5E51">
      <w:pPr>
        <w:pStyle w:val="TOC1"/>
        <w:rPr>
          <w:rFonts w:asciiTheme="minorHAnsi" w:eastAsiaTheme="minorEastAsia" w:hAnsiTheme="minorHAnsi" w:cstheme="minorBidi"/>
          <w:b w:val="0"/>
          <w:sz w:val="22"/>
          <w:lang w:eastAsia="en-US"/>
        </w:rPr>
      </w:pPr>
      <w:hyperlink w:anchor="_Toc4748966" w:history="1">
        <w:r w:rsidR="00A4677F" w:rsidRPr="00F6523A">
          <w:rPr>
            <w:rStyle w:val="Hyperlink"/>
          </w:rPr>
          <w:t>Proposal 11</w:t>
        </w:r>
        <w:r w:rsidR="00A4677F">
          <w:rPr>
            <w:rFonts w:asciiTheme="minorHAnsi" w:eastAsiaTheme="minorEastAsia" w:hAnsiTheme="minorHAnsi" w:cstheme="minorBidi"/>
            <w:b w:val="0"/>
            <w:sz w:val="22"/>
            <w:lang w:eastAsia="en-US"/>
          </w:rPr>
          <w:tab/>
        </w:r>
        <w:r w:rsidR="00A4677F" w:rsidRPr="00F6523A">
          <w:rPr>
            <w:rStyle w:val="Hyperlink"/>
          </w:rPr>
          <w:t>The issue of PUCCH resources overlapped in time that carry the ACK/NACK feedback corresponding to the two TRPs is down prioritized in this WI.</w:t>
        </w:r>
      </w:hyperlink>
    </w:p>
    <w:p w14:paraId="2000CA09" w14:textId="77777777" w:rsidR="00A4677F" w:rsidRDefault="002D5E51">
      <w:pPr>
        <w:pStyle w:val="TOC1"/>
        <w:rPr>
          <w:rFonts w:asciiTheme="minorHAnsi" w:eastAsiaTheme="minorEastAsia" w:hAnsiTheme="minorHAnsi" w:cstheme="minorBidi"/>
          <w:b w:val="0"/>
          <w:sz w:val="22"/>
          <w:lang w:eastAsia="en-US"/>
        </w:rPr>
      </w:pPr>
      <w:hyperlink w:anchor="_Toc4748967" w:history="1">
        <w:r w:rsidR="00A4677F" w:rsidRPr="00F6523A">
          <w:rPr>
            <w:rStyle w:val="Hyperlink"/>
          </w:rPr>
          <w:t>Proposal 12</w:t>
        </w:r>
        <w:r w:rsidR="00A4677F">
          <w:rPr>
            <w:rFonts w:asciiTheme="minorHAnsi" w:eastAsiaTheme="minorEastAsia" w:hAnsiTheme="minorHAnsi" w:cstheme="minorBidi"/>
            <w:b w:val="0"/>
            <w:sz w:val="22"/>
            <w:lang w:eastAsia="en-US"/>
          </w:rPr>
          <w:tab/>
        </w:r>
        <w:r w:rsidR="00A4677F" w:rsidRPr="00F6523A">
          <w:rPr>
            <w:rStyle w:val="Hyperlink"/>
          </w:rPr>
          <w:t>RAN1 concludes that there is no change in CW to layer mapping and number of CWs per transmission rank in Rel-16.</w:t>
        </w:r>
      </w:hyperlink>
    </w:p>
    <w:p w14:paraId="59537E8E" w14:textId="77777777" w:rsidR="00A4677F" w:rsidRDefault="002D5E51">
      <w:pPr>
        <w:pStyle w:val="TOC1"/>
        <w:rPr>
          <w:rFonts w:asciiTheme="minorHAnsi" w:eastAsiaTheme="minorEastAsia" w:hAnsiTheme="minorHAnsi" w:cstheme="minorBidi"/>
          <w:b w:val="0"/>
          <w:sz w:val="22"/>
          <w:lang w:eastAsia="en-US"/>
        </w:rPr>
      </w:pPr>
      <w:hyperlink w:anchor="_Toc4748968" w:history="1">
        <w:r w:rsidR="00A4677F" w:rsidRPr="00F6523A">
          <w:rPr>
            <w:rStyle w:val="Hyperlink"/>
          </w:rPr>
          <w:t>Proposal 13</w:t>
        </w:r>
        <w:r w:rsidR="00A4677F">
          <w:rPr>
            <w:rFonts w:asciiTheme="minorHAnsi" w:eastAsiaTheme="minorEastAsia" w:hAnsiTheme="minorHAnsi" w:cstheme="minorBidi"/>
            <w:b w:val="0"/>
            <w:sz w:val="22"/>
            <w:lang w:eastAsia="en-US"/>
          </w:rPr>
          <w:tab/>
        </w:r>
        <w:r w:rsidR="00A4677F" w:rsidRPr="00F6523A">
          <w:rPr>
            <w:rStyle w:val="Hyperlink"/>
          </w:rPr>
          <w:t>When DMRS Type 1 or Type 2 is configured, and when 2 TCI states are activated within a TCI code point, the first and second TCI state corresponds to CDM group λ=0,1 respectively.</w:t>
        </w:r>
      </w:hyperlink>
    </w:p>
    <w:p w14:paraId="732AEBC5" w14:textId="77777777" w:rsidR="00A4677F" w:rsidRDefault="002D5E51">
      <w:pPr>
        <w:pStyle w:val="TOC1"/>
        <w:rPr>
          <w:rFonts w:asciiTheme="minorHAnsi" w:eastAsiaTheme="minorEastAsia" w:hAnsiTheme="minorHAnsi" w:cstheme="minorBidi"/>
          <w:b w:val="0"/>
          <w:sz w:val="22"/>
          <w:lang w:eastAsia="en-US"/>
        </w:rPr>
      </w:pPr>
      <w:hyperlink w:anchor="_Toc4748969" w:history="1">
        <w:r w:rsidR="00A4677F" w:rsidRPr="00F6523A">
          <w:rPr>
            <w:rStyle w:val="Hyperlink"/>
          </w:rPr>
          <w:t>Proposal 14</w:t>
        </w:r>
        <w:r w:rsidR="00A4677F">
          <w:rPr>
            <w:rFonts w:asciiTheme="minorHAnsi" w:eastAsiaTheme="minorEastAsia" w:hAnsiTheme="minorHAnsi" w:cstheme="minorBidi"/>
            <w:b w:val="0"/>
            <w:sz w:val="22"/>
            <w:lang w:eastAsia="en-US"/>
          </w:rPr>
          <w:tab/>
        </w:r>
        <w:r w:rsidR="00A4677F" w:rsidRPr="00F6523A">
          <w:rPr>
            <w:rStyle w:val="Hyperlink"/>
            <w:lang w:val="en-US"/>
          </w:rPr>
          <w:t>When a single DMRS CDM group is indicated by antenna port indication table, the first TCI state in a code point with two TCI states is used for the scheduled PDSCH</w:t>
        </w:r>
      </w:hyperlink>
    </w:p>
    <w:p w14:paraId="50A3CAC5" w14:textId="77777777" w:rsidR="00A4677F" w:rsidRDefault="002D5E51">
      <w:pPr>
        <w:pStyle w:val="TOC1"/>
        <w:rPr>
          <w:rFonts w:asciiTheme="minorHAnsi" w:eastAsiaTheme="minorEastAsia" w:hAnsiTheme="minorHAnsi" w:cstheme="minorBidi"/>
          <w:b w:val="0"/>
          <w:sz w:val="22"/>
          <w:lang w:eastAsia="en-US"/>
        </w:rPr>
      </w:pPr>
      <w:hyperlink w:anchor="_Toc4748971" w:history="1">
        <w:r w:rsidR="00A4677F" w:rsidRPr="00F6523A">
          <w:rPr>
            <w:rStyle w:val="Hyperlink"/>
          </w:rPr>
          <w:t>Proposal 15</w:t>
        </w:r>
        <w:r w:rsidR="00A4677F">
          <w:rPr>
            <w:rFonts w:asciiTheme="minorHAnsi" w:eastAsiaTheme="minorEastAsia" w:hAnsiTheme="minorHAnsi" w:cstheme="minorBidi"/>
            <w:b w:val="0"/>
            <w:sz w:val="22"/>
            <w:lang w:eastAsia="en-US"/>
          </w:rPr>
          <w:tab/>
        </w:r>
        <w:r w:rsidR="00A4677F" w:rsidRPr="00F6523A">
          <w:rPr>
            <w:rStyle w:val="Hyperlink"/>
            <w:lang w:val="en-US"/>
          </w:rPr>
          <w:t>When three DMRS CDM group is indicated by antenna port indication table, and the indicated TCI code point has two TCI states, then the UE can ignore the DCI</w:t>
        </w:r>
      </w:hyperlink>
    </w:p>
    <w:p w14:paraId="36A6B81D" w14:textId="77777777" w:rsidR="00A4677F" w:rsidRDefault="002D5E51">
      <w:pPr>
        <w:pStyle w:val="TOC1"/>
        <w:rPr>
          <w:rFonts w:asciiTheme="minorHAnsi" w:eastAsiaTheme="minorEastAsia" w:hAnsiTheme="minorHAnsi" w:cstheme="minorBidi"/>
          <w:b w:val="0"/>
          <w:sz w:val="22"/>
          <w:lang w:eastAsia="en-US"/>
        </w:rPr>
      </w:pPr>
      <w:hyperlink w:anchor="_Toc4748972" w:history="1">
        <w:r w:rsidR="00A4677F" w:rsidRPr="00F6523A">
          <w:rPr>
            <w:rStyle w:val="Hyperlink"/>
          </w:rPr>
          <w:t>Proposal 16</w:t>
        </w:r>
        <w:r w:rsidR="00A4677F">
          <w:rPr>
            <w:rFonts w:asciiTheme="minorHAnsi" w:eastAsiaTheme="minorEastAsia" w:hAnsiTheme="minorHAnsi" w:cstheme="minorBidi"/>
            <w:b w:val="0"/>
            <w:sz w:val="22"/>
            <w:lang w:eastAsia="en-US"/>
          </w:rPr>
          <w:tab/>
        </w:r>
        <w:r w:rsidR="00A4677F" w:rsidRPr="00F6523A">
          <w:rPr>
            <w:rStyle w:val="Hyperlink"/>
          </w:rPr>
          <w:t>Extend the number of bits in the TCI field from 3 to 4 bits to better support NC-JT with 4-TRP clusters and to improve the flexibility of indicating different layer combinations to different TRPs.</w:t>
        </w:r>
      </w:hyperlink>
    </w:p>
    <w:p w14:paraId="34F2147E" w14:textId="77777777" w:rsidR="00A4677F" w:rsidRDefault="002D5E51">
      <w:pPr>
        <w:pStyle w:val="TOC1"/>
        <w:rPr>
          <w:rFonts w:asciiTheme="minorHAnsi" w:eastAsiaTheme="minorEastAsia" w:hAnsiTheme="minorHAnsi" w:cstheme="minorBidi"/>
          <w:b w:val="0"/>
          <w:sz w:val="22"/>
          <w:lang w:eastAsia="en-US"/>
        </w:rPr>
      </w:pPr>
      <w:hyperlink w:anchor="_Toc4748973" w:history="1">
        <w:r w:rsidR="00A4677F" w:rsidRPr="00F6523A">
          <w:rPr>
            <w:rStyle w:val="Hyperlink"/>
          </w:rPr>
          <w:t>Proposal 17</w:t>
        </w:r>
        <w:r w:rsidR="00A4677F">
          <w:rPr>
            <w:rFonts w:asciiTheme="minorHAnsi" w:eastAsiaTheme="minorEastAsia" w:hAnsiTheme="minorHAnsi" w:cstheme="minorBidi"/>
            <w:b w:val="0"/>
            <w:sz w:val="22"/>
            <w:lang w:eastAsia="en-US"/>
          </w:rPr>
          <w:tab/>
        </w:r>
        <w:r w:rsidR="00A4677F" w:rsidRPr="00F6523A">
          <w:rPr>
            <w:rStyle w:val="Hyperlink"/>
          </w:rPr>
          <w:t>Add one row to the DMRS Type 1 antenna port indication table using ports 0,2,3 to allow for scheduling (1,2) layers in the two CDM groups respectively.</w:t>
        </w:r>
      </w:hyperlink>
    </w:p>
    <w:p w14:paraId="4608E516" w14:textId="77777777" w:rsidR="00A4677F" w:rsidRDefault="002D5E51">
      <w:pPr>
        <w:pStyle w:val="TOC1"/>
        <w:rPr>
          <w:rFonts w:asciiTheme="minorHAnsi" w:eastAsiaTheme="minorEastAsia" w:hAnsiTheme="minorHAnsi" w:cstheme="minorBidi"/>
          <w:b w:val="0"/>
          <w:sz w:val="22"/>
          <w:lang w:eastAsia="en-US"/>
        </w:rPr>
      </w:pPr>
      <w:hyperlink w:anchor="_Toc4748974" w:history="1">
        <w:r w:rsidR="00A4677F" w:rsidRPr="00F6523A">
          <w:rPr>
            <w:rStyle w:val="Hyperlink"/>
          </w:rPr>
          <w:t>Proposal 18</w:t>
        </w:r>
        <w:r w:rsidR="00A4677F">
          <w:rPr>
            <w:rFonts w:asciiTheme="minorHAnsi" w:eastAsiaTheme="minorEastAsia" w:hAnsiTheme="minorHAnsi" w:cstheme="minorBidi"/>
            <w:b w:val="0"/>
            <w:sz w:val="22"/>
            <w:lang w:eastAsia="en-US"/>
          </w:rPr>
          <w:tab/>
        </w:r>
        <w:r w:rsidR="00A4677F" w:rsidRPr="00F6523A">
          <w:rPr>
            <w:rStyle w:val="Hyperlink"/>
          </w:rPr>
          <w:t>Both SDM single RV (Scheme 1a) and FDM single RV (Scheme 2a) are supported.</w:t>
        </w:r>
      </w:hyperlink>
    </w:p>
    <w:p w14:paraId="5E49697D" w14:textId="77777777" w:rsidR="00A4677F" w:rsidRDefault="002D5E51">
      <w:pPr>
        <w:pStyle w:val="TOC1"/>
        <w:rPr>
          <w:rFonts w:asciiTheme="minorHAnsi" w:eastAsiaTheme="minorEastAsia" w:hAnsiTheme="minorHAnsi" w:cstheme="minorBidi"/>
          <w:b w:val="0"/>
          <w:sz w:val="22"/>
          <w:lang w:eastAsia="en-US"/>
        </w:rPr>
      </w:pPr>
      <w:hyperlink w:anchor="_Toc4748975" w:history="1">
        <w:r w:rsidR="00A4677F" w:rsidRPr="00F6523A">
          <w:rPr>
            <w:rStyle w:val="Hyperlink"/>
          </w:rPr>
          <w:t>Proposal 19</w:t>
        </w:r>
        <w:r w:rsidR="00A4677F">
          <w:rPr>
            <w:rFonts w:asciiTheme="minorHAnsi" w:eastAsiaTheme="minorEastAsia" w:hAnsiTheme="minorHAnsi" w:cstheme="minorBidi"/>
            <w:b w:val="0"/>
            <w:sz w:val="22"/>
            <w:lang w:eastAsia="en-US"/>
          </w:rPr>
          <w:tab/>
        </w:r>
        <w:r w:rsidR="00A4677F" w:rsidRPr="00F6523A">
          <w:rPr>
            <w:rStyle w:val="Hyperlink"/>
          </w:rPr>
          <w:t>TDM with mini-slot repetition (Scheme 3) is supported for FR2.</w:t>
        </w:r>
      </w:hyperlink>
    </w:p>
    <w:p w14:paraId="4160BAD9" w14:textId="77777777" w:rsidR="00A4677F" w:rsidRDefault="002D5E51">
      <w:pPr>
        <w:pStyle w:val="TOC1"/>
        <w:rPr>
          <w:rFonts w:asciiTheme="minorHAnsi" w:eastAsiaTheme="minorEastAsia" w:hAnsiTheme="minorHAnsi" w:cstheme="minorBidi"/>
          <w:b w:val="0"/>
          <w:sz w:val="22"/>
          <w:lang w:eastAsia="en-US"/>
        </w:rPr>
      </w:pPr>
      <w:hyperlink w:anchor="_Toc4748976" w:history="1">
        <w:r w:rsidR="00A4677F" w:rsidRPr="00F6523A">
          <w:rPr>
            <w:rStyle w:val="Hyperlink"/>
            <w:rFonts w:eastAsia="SimSun"/>
          </w:rPr>
          <w:t>Proposal 20</w:t>
        </w:r>
        <w:r w:rsidR="00A4677F">
          <w:rPr>
            <w:rFonts w:asciiTheme="minorHAnsi" w:eastAsiaTheme="minorEastAsia" w:hAnsiTheme="minorHAnsi" w:cstheme="minorBidi"/>
            <w:b w:val="0"/>
            <w:sz w:val="22"/>
            <w:lang w:eastAsia="en-US"/>
          </w:rPr>
          <w:tab/>
        </w:r>
        <w:r w:rsidR="00A4677F" w:rsidRPr="00F6523A">
          <w:rPr>
            <w:rStyle w:val="Hyperlink"/>
            <w:rFonts w:eastAsia="SimSun"/>
          </w:rPr>
          <w:t>Higher layer configures the UE with possible resource location for each repetition of the PDSCH including repetition positions in time (e.g. single or multiple slot or mini-slot based) and in frequency (e.g. non-overlapping or overlapping). FFS if and how DCI can dynamically select among these higher layer configured repetition resources and associated TCI states.</w:t>
        </w:r>
      </w:hyperlink>
    </w:p>
    <w:p w14:paraId="36ECF9E3" w14:textId="77777777" w:rsidR="00A4677F" w:rsidRDefault="002D5E51">
      <w:pPr>
        <w:pStyle w:val="TOC1"/>
        <w:rPr>
          <w:rFonts w:asciiTheme="minorHAnsi" w:eastAsiaTheme="minorEastAsia" w:hAnsiTheme="minorHAnsi" w:cstheme="minorBidi"/>
          <w:b w:val="0"/>
          <w:sz w:val="22"/>
          <w:lang w:eastAsia="en-US"/>
        </w:rPr>
      </w:pPr>
      <w:hyperlink w:anchor="_Toc4748977" w:history="1">
        <w:r w:rsidR="00A4677F" w:rsidRPr="00F6523A">
          <w:rPr>
            <w:rStyle w:val="Hyperlink"/>
            <w:rFonts w:eastAsia="SimSun"/>
          </w:rPr>
          <w:t>Proposal 21</w:t>
        </w:r>
        <w:r w:rsidR="00A4677F">
          <w:rPr>
            <w:rFonts w:asciiTheme="minorHAnsi" w:eastAsiaTheme="minorEastAsia" w:hAnsiTheme="minorHAnsi" w:cstheme="minorBidi"/>
            <w:b w:val="0"/>
            <w:sz w:val="22"/>
            <w:lang w:eastAsia="en-US"/>
          </w:rPr>
          <w:tab/>
        </w:r>
        <w:r w:rsidR="00A4677F" w:rsidRPr="00F6523A">
          <w:rPr>
            <w:rStyle w:val="Hyperlink"/>
            <w:rFonts w:eastAsia="SimSun"/>
            <w:lang w:val="en-US"/>
          </w:rPr>
          <w:t>The UE can be configured with a search space repetition set across N&gt;1 CORESETs where the same search space is repeated in each CORESET. For a given PDCCH candidate, with a given DCI size, in one search space/CORESET there is a corresponding candidate in each search space in the repetition set of N. All corresponding candidates have the same DCI size and aggregation level.</w:t>
        </w:r>
      </w:hyperlink>
    </w:p>
    <w:p w14:paraId="180318B6" w14:textId="6261A4A0" w:rsidR="002B15FB" w:rsidRPr="002B15FB" w:rsidRDefault="002B15FB" w:rsidP="002B15FB">
      <w:pPr>
        <w:rPr>
          <w:lang w:val="en-US"/>
        </w:rPr>
      </w:pPr>
      <w:r w:rsidRPr="002B15FB">
        <w:fldChar w:fldCharType="end"/>
      </w:r>
    </w:p>
    <w:p w14:paraId="0DEF49B4" w14:textId="7F840ECB" w:rsidR="0045141A" w:rsidRPr="00BF4F4A" w:rsidRDefault="0026523C" w:rsidP="0026523C">
      <w:pPr>
        <w:pStyle w:val="Heading1"/>
      </w:pPr>
      <w:r w:rsidRPr="00BF4F4A">
        <w:t>References</w:t>
      </w:r>
    </w:p>
    <w:p w14:paraId="65FEA1B0" w14:textId="7BB8D2B4" w:rsidR="00EF0BD3" w:rsidRPr="00EF0BD3" w:rsidRDefault="00EF0BD3" w:rsidP="00EF0BD3">
      <w:pPr>
        <w:pStyle w:val="Reference"/>
      </w:pPr>
      <w:bookmarkStart w:id="42" w:name="_Ref971642"/>
      <w:r w:rsidRPr="00EF0BD3">
        <w:t>R1-1903541</w:t>
      </w:r>
      <w:r w:rsidRPr="00EF0BD3">
        <w:tab/>
        <w:t>“Summary of AI: 7.2.8.2 Enhancements on Multi-TRP/Panel Transmission of Offline Discussion”, Huawei, HiSilicon</w:t>
      </w:r>
    </w:p>
    <w:p w14:paraId="13D51E47" w14:textId="317B86FF" w:rsidR="001F1645" w:rsidRPr="00FA058C" w:rsidRDefault="00DE5531" w:rsidP="00D66E8D">
      <w:pPr>
        <w:pStyle w:val="Reference"/>
      </w:pPr>
      <w:r w:rsidRPr="00DE5531">
        <w:t>R1- 1903610</w:t>
      </w:r>
      <w:r w:rsidR="004C5EA5" w:rsidRPr="00FE1F35">
        <w:t>,</w:t>
      </w:r>
      <w:r w:rsidR="00C82FFD" w:rsidRPr="007D3E7E">
        <w:t xml:space="preserve"> </w:t>
      </w:r>
      <w:r w:rsidR="009A4BCE" w:rsidRPr="00AF2633">
        <w:t>“</w:t>
      </w:r>
      <w:bookmarkEnd w:id="42"/>
      <w:r w:rsidRPr="00DE5531">
        <w:rPr>
          <w:lang w:val="en-US"/>
        </w:rPr>
        <w:t>Offline Discussion for Multi-TRP/Panel Transmission and General plan for RAN1 96bis”, Huawei, Athens, RAN1#95</w:t>
      </w:r>
    </w:p>
    <w:p w14:paraId="7DFBEA3F" w14:textId="2DD33CBB" w:rsidR="001617D0" w:rsidRPr="001617D0" w:rsidRDefault="001617D0" w:rsidP="001617D0">
      <w:pPr>
        <w:pStyle w:val="Reference"/>
      </w:pPr>
      <w:bookmarkStart w:id="43" w:name="_Ref4668838"/>
      <w:r w:rsidRPr="00FA058C">
        <w:t>R1-1901702</w:t>
      </w:r>
      <w:r w:rsidRPr="001617D0">
        <w:tab/>
      </w:r>
      <w:r>
        <w:t>“</w:t>
      </w:r>
      <w:r w:rsidRPr="001617D0">
        <w:t>Further discussion on multi TRP transmission</w:t>
      </w:r>
      <w:r>
        <w:t>”</w:t>
      </w:r>
      <w:r w:rsidRPr="001617D0">
        <w:tab/>
        <w:t>vivo</w:t>
      </w:r>
      <w:bookmarkEnd w:id="43"/>
    </w:p>
    <w:p w14:paraId="109F0B5D" w14:textId="7294DE05" w:rsidR="006F5FC0" w:rsidRPr="007D3E7E" w:rsidRDefault="003040E0" w:rsidP="00D66E8D">
      <w:pPr>
        <w:pStyle w:val="Reference"/>
      </w:pPr>
      <w:bookmarkStart w:id="44" w:name="_Ref4674664"/>
      <w:r w:rsidRPr="003040E0">
        <w:t>R1-1903043</w:t>
      </w:r>
      <w:r>
        <w:t>, “</w:t>
      </w:r>
      <w:r w:rsidR="007953BF" w:rsidRPr="007953BF">
        <w:t>Multi-TRP Enhancements</w:t>
      </w:r>
      <w:r>
        <w:t xml:space="preserve">” </w:t>
      </w:r>
      <w:r w:rsidRPr="003040E0">
        <w:t>Qualcomm Incorporated</w:t>
      </w:r>
      <w:bookmarkEnd w:id="44"/>
    </w:p>
    <w:p w14:paraId="017E74EA" w14:textId="4D90AE68" w:rsidR="004C5EA5" w:rsidRPr="00463D3C" w:rsidRDefault="004C5EA5" w:rsidP="00D66E8D">
      <w:pPr>
        <w:pStyle w:val="Reference"/>
      </w:pPr>
      <w:r w:rsidRPr="00463D3C">
        <w:t>R1-1900905,</w:t>
      </w:r>
      <w:r w:rsidR="00703F40" w:rsidRPr="00463D3C">
        <w:t xml:space="preserve"> </w:t>
      </w:r>
      <w:r w:rsidR="009A4BCE" w:rsidRPr="00463D3C">
        <w:t>“</w:t>
      </w:r>
      <w:r w:rsidRPr="00463D3C">
        <w:t>Multi-TRP Enhancements”, Qualcomm, 3GPP RAN1#Ad-Hoc, Taipei, 21-25 January 2019.</w:t>
      </w:r>
    </w:p>
    <w:p w14:paraId="333F041B" w14:textId="427FA432" w:rsidR="00D66E8D" w:rsidRPr="00463D3C" w:rsidRDefault="00BF4F4A" w:rsidP="00D66E8D">
      <w:pPr>
        <w:pStyle w:val="Reference"/>
      </w:pPr>
      <w:bookmarkStart w:id="45" w:name="_Ref1000763"/>
      <w:r w:rsidRPr="00463D3C">
        <w:t>R1-</w:t>
      </w:r>
      <w:r w:rsidR="00675D5C" w:rsidRPr="00463D3C">
        <w:t>1902859</w:t>
      </w:r>
      <w:r w:rsidRPr="00463D3C">
        <w:t xml:space="preserve">, </w:t>
      </w:r>
      <w:r w:rsidR="00703F40" w:rsidRPr="00463D3C">
        <w:t>“</w:t>
      </w:r>
      <w:r w:rsidRPr="00463D3C">
        <w:t>Multi-TRP diversity strategies at 4 GHz</w:t>
      </w:r>
      <w:r w:rsidR="00703F40" w:rsidRPr="00463D3C">
        <w:t>”</w:t>
      </w:r>
      <w:r w:rsidRPr="00463D3C">
        <w:t>, Ericsson</w:t>
      </w:r>
      <w:bookmarkEnd w:id="45"/>
      <w:r w:rsidR="00895E39" w:rsidRPr="00463D3C">
        <w:t xml:space="preserve">, </w:t>
      </w:r>
      <w:r w:rsidR="00E56701" w:rsidRPr="00463D3C">
        <w:t xml:space="preserve">3GPP RAN1#96, </w:t>
      </w:r>
      <w:r w:rsidR="00895E39" w:rsidRPr="00463D3C">
        <w:rPr>
          <w:lang w:val="en-US"/>
        </w:rPr>
        <w:t xml:space="preserve">Athens, </w:t>
      </w:r>
      <w:r w:rsidR="005B73FF" w:rsidRPr="00463D3C">
        <w:rPr>
          <w:lang w:val="en-US"/>
        </w:rPr>
        <w:t xml:space="preserve">25 </w:t>
      </w:r>
      <w:r w:rsidR="00895E39" w:rsidRPr="00463D3C">
        <w:rPr>
          <w:lang w:val="en-US"/>
        </w:rPr>
        <w:t xml:space="preserve">February </w:t>
      </w:r>
      <w:r w:rsidR="005B73FF" w:rsidRPr="00463D3C">
        <w:rPr>
          <w:lang w:val="en-US"/>
        </w:rPr>
        <w:t>–</w:t>
      </w:r>
      <w:r w:rsidR="00895E39" w:rsidRPr="00463D3C">
        <w:rPr>
          <w:lang w:val="en-US"/>
        </w:rPr>
        <w:t xml:space="preserve"> 1</w:t>
      </w:r>
      <w:r w:rsidR="005B73FF" w:rsidRPr="00463D3C">
        <w:rPr>
          <w:lang w:val="en-US"/>
        </w:rPr>
        <w:t xml:space="preserve"> March</w:t>
      </w:r>
      <w:r w:rsidR="00895E39" w:rsidRPr="00463D3C">
        <w:rPr>
          <w:lang w:val="en-US"/>
        </w:rPr>
        <w:t xml:space="preserve"> 2019</w:t>
      </w:r>
    </w:p>
    <w:p w14:paraId="3E024CC6" w14:textId="301F8739" w:rsidR="004501ED" w:rsidRPr="00463D3C" w:rsidRDefault="004501ED" w:rsidP="00D66E8D">
      <w:pPr>
        <w:pStyle w:val="Reference"/>
      </w:pPr>
      <w:bookmarkStart w:id="46" w:name="_Ref1000859"/>
      <w:r w:rsidRPr="00463D3C">
        <w:t>R1-190</w:t>
      </w:r>
      <w:r w:rsidR="009A0BE2">
        <w:t>5167</w:t>
      </w:r>
      <w:r w:rsidRPr="00463D3C">
        <w:t xml:space="preserve">, </w:t>
      </w:r>
      <w:r w:rsidR="00703F40" w:rsidRPr="00463D3C">
        <w:t>“</w:t>
      </w:r>
      <w:r w:rsidRPr="00463D3C">
        <w:t>On the number of TRPs for high reliability at 4 GHz</w:t>
      </w:r>
      <w:bookmarkEnd w:id="46"/>
      <w:r w:rsidR="00703F40" w:rsidRPr="00463D3C">
        <w:t>”</w:t>
      </w:r>
      <w:r w:rsidR="00CB2F15" w:rsidRPr="00463D3C">
        <w:t>, Ericsson</w:t>
      </w:r>
      <w:r w:rsidR="005B73FF" w:rsidRPr="00463D3C">
        <w:t>, 3GPP RAN1#96</w:t>
      </w:r>
      <w:r w:rsidR="00E56D39">
        <w:t>bis</w:t>
      </w:r>
    </w:p>
    <w:p w14:paraId="6381B241" w14:textId="0D704479" w:rsidR="00774466" w:rsidRPr="00463D3C" w:rsidRDefault="009861B4" w:rsidP="00D66E8D">
      <w:pPr>
        <w:pStyle w:val="Reference"/>
      </w:pPr>
      <w:bookmarkStart w:id="47" w:name="_Ref4749523"/>
      <w:r w:rsidRPr="009861B4">
        <w:t>R1-1905166</w:t>
      </w:r>
      <w:r w:rsidR="00774466" w:rsidRPr="00463D3C">
        <w:t>,</w:t>
      </w:r>
      <w:r w:rsidR="00CB2F15" w:rsidRPr="00463D3C">
        <w:t xml:space="preserve"> </w:t>
      </w:r>
      <w:r w:rsidR="009A4BCE" w:rsidRPr="00463D3C">
        <w:t>“</w:t>
      </w:r>
      <w:r w:rsidR="00774466" w:rsidRPr="00463D3C">
        <w:t>NC-JT performance with layer restriction between TRPs”, Ericsson</w:t>
      </w:r>
      <w:r w:rsidR="00DE71FD" w:rsidRPr="00463D3C">
        <w:t>, 3GPP RAN1#96</w:t>
      </w:r>
      <w:r w:rsidR="005F66D7">
        <w:t>bis.</w:t>
      </w:r>
      <w:r w:rsidR="00DE71FD" w:rsidRPr="00463D3C">
        <w:t xml:space="preserve"> </w:t>
      </w:r>
      <w:bookmarkEnd w:id="47"/>
    </w:p>
    <w:p w14:paraId="7191E835" w14:textId="5FF4EECE" w:rsidR="00EB3CAB" w:rsidRPr="00463D3C" w:rsidRDefault="00EB3CAB" w:rsidP="003C14FE">
      <w:pPr>
        <w:pStyle w:val="Reference"/>
      </w:pPr>
      <w:bookmarkStart w:id="48" w:name="_Ref1050528"/>
      <w:r w:rsidRPr="00463D3C">
        <w:t>R1-190</w:t>
      </w:r>
      <w:r w:rsidR="003C14FE" w:rsidRPr="00463D3C">
        <w:t>0691,</w:t>
      </w:r>
      <w:r w:rsidR="00CB2F15" w:rsidRPr="00463D3C">
        <w:t xml:space="preserve"> </w:t>
      </w:r>
      <w:r w:rsidR="009A4BCE" w:rsidRPr="00463D3C">
        <w:t>“</w:t>
      </w:r>
      <w:r w:rsidRPr="00463D3C">
        <w:t>Enhancements on Multi-TRP/Panel Transmission</w:t>
      </w:r>
      <w:r w:rsidR="003C14FE" w:rsidRPr="00463D3C">
        <w:t>”, Nokia, 3GPP RAN1#Ad-Hoc, Taipei, 21-25 January 2019.</w:t>
      </w:r>
      <w:bookmarkEnd w:id="48"/>
    </w:p>
    <w:p w14:paraId="6FA10449" w14:textId="15F33527" w:rsidR="005E341E" w:rsidRPr="00463D3C" w:rsidRDefault="005E341E" w:rsidP="00D66E8D">
      <w:pPr>
        <w:pStyle w:val="Reference"/>
      </w:pPr>
      <w:bookmarkStart w:id="49" w:name="_Ref1050612"/>
      <w:r w:rsidRPr="00463D3C">
        <w:t>R1-</w:t>
      </w:r>
      <w:r w:rsidR="0023527D" w:rsidRPr="00463D3C">
        <w:t>1901275, “</w:t>
      </w:r>
      <w:r w:rsidRPr="00463D3C">
        <w:t>On multi-TRP/multi-panel transmission</w:t>
      </w:r>
      <w:r w:rsidR="0023527D" w:rsidRPr="00463D3C">
        <w:t>”, Intel, 3GPP RAN1#Ad-Hoc, Taipei, 21-25 January 2019.</w:t>
      </w:r>
      <w:bookmarkEnd w:id="49"/>
    </w:p>
    <w:p w14:paraId="2E4AD350" w14:textId="40834807" w:rsidR="002B1D0D" w:rsidRPr="00FA058C" w:rsidRDefault="00692865" w:rsidP="002B1D0D">
      <w:pPr>
        <w:pStyle w:val="Reference"/>
      </w:pPr>
      <w:bookmarkStart w:id="50" w:name="_Ref1092653"/>
      <w:r w:rsidRPr="00692865">
        <w:t>R1-1905169</w:t>
      </w:r>
      <w:r w:rsidR="00940CCD" w:rsidRPr="00FA058C">
        <w:t>, “On MAC-CE signaling impact of Rel-16 TCI indication framework”, Ericsson</w:t>
      </w:r>
      <w:bookmarkEnd w:id="50"/>
      <w:r w:rsidR="009A4BCE" w:rsidRPr="00FA058C">
        <w:t>, 3GPP RAN1#96</w:t>
      </w:r>
      <w:r w:rsidR="00B01CCD">
        <w:t>bis</w:t>
      </w:r>
    </w:p>
    <w:p w14:paraId="62CD59D9" w14:textId="15FCEF30" w:rsidR="000D1488" w:rsidRPr="00FA058C" w:rsidRDefault="00AE256F" w:rsidP="000D1488">
      <w:pPr>
        <w:pStyle w:val="Reference"/>
      </w:pPr>
      <w:bookmarkStart w:id="51" w:name="_Ref4704061"/>
      <w:r w:rsidRPr="00AE256F">
        <w:t>R1-1905163</w:t>
      </w:r>
      <w:r w:rsidR="002D082B" w:rsidRPr="00FA058C">
        <w:t>, “</w:t>
      </w:r>
      <w:r w:rsidR="005A3AFB" w:rsidRPr="00FA058C">
        <w:t>Additional system-level results on NC-JT with different codeword to layer mappings”, Ericsson, RAN1#96bis.</w:t>
      </w:r>
      <w:bookmarkEnd w:id="51"/>
    </w:p>
    <w:p w14:paraId="2D9CC41E" w14:textId="12E869A6" w:rsidR="0077175F" w:rsidRPr="00FA058C" w:rsidRDefault="00AE256F" w:rsidP="0077175F">
      <w:pPr>
        <w:pStyle w:val="Reference"/>
      </w:pPr>
      <w:bookmarkStart w:id="52" w:name="_Ref4704064"/>
      <w:r w:rsidRPr="00AE256F">
        <w:t>R1-1905164</w:t>
      </w:r>
      <w:r w:rsidR="00443C97" w:rsidRPr="00FA058C">
        <w:t>, “Link-level results on the codeword-to-layer mapping for single-PDCCH NC-JT”, Ericsson, RAN1#96bis</w:t>
      </w:r>
      <w:bookmarkEnd w:id="52"/>
    </w:p>
    <w:p w14:paraId="48D60A1A" w14:textId="478EE8B5" w:rsidR="006B01C4" w:rsidRPr="00FA058C" w:rsidRDefault="00FF29FC" w:rsidP="00D66E8D">
      <w:pPr>
        <w:pStyle w:val="Reference"/>
      </w:pPr>
      <w:bookmarkStart w:id="53" w:name="_Ref4704835"/>
      <w:r w:rsidRPr="00FF29FC">
        <w:t>R1-1905165</w:t>
      </w:r>
      <w:r w:rsidR="006B01C4" w:rsidRPr="00FA058C">
        <w:t>,</w:t>
      </w:r>
      <w:r w:rsidR="001D6007" w:rsidRPr="00FA058C">
        <w:t>”</w:t>
      </w:r>
      <w:r w:rsidR="001D6007" w:rsidRPr="00921B74">
        <w:t xml:space="preserve"> </w:t>
      </w:r>
      <w:r w:rsidR="001D6007" w:rsidRPr="00FA058C">
        <w:t>Performance comparison of different RV combinations for SDM and FDM based schemes”, Ericsson, RAN1#96bis</w:t>
      </w:r>
      <w:r w:rsidR="00EF12BB" w:rsidRPr="00FA058C">
        <w:t>.</w:t>
      </w:r>
      <w:bookmarkEnd w:id="53"/>
    </w:p>
    <w:p w14:paraId="3C2C294B" w14:textId="734408EC" w:rsidR="001D6F5C" w:rsidRDefault="004962E9" w:rsidP="00D66E8D">
      <w:pPr>
        <w:pStyle w:val="Reference"/>
      </w:pPr>
      <w:bookmarkStart w:id="54" w:name="_Ref4716696"/>
      <w:r w:rsidRPr="004962E9">
        <w:t>R1-1905168</w:t>
      </w:r>
      <w:r w:rsidR="001D6F5C" w:rsidRPr="00FA058C">
        <w:t>, “</w:t>
      </w:r>
      <w:r w:rsidR="00A220BC" w:rsidRPr="00FA058C">
        <w:t>Performance evaluation of NC-JT with different clustering approaches</w:t>
      </w:r>
      <w:r w:rsidR="001D6F5C" w:rsidRPr="00FA058C">
        <w:t>”</w:t>
      </w:r>
      <w:r w:rsidR="00A220BC" w:rsidRPr="00FA058C">
        <w:t>, Ericsson, RAN1#96bis</w:t>
      </w:r>
      <w:bookmarkEnd w:id="54"/>
    </w:p>
    <w:p w14:paraId="5CED6562" w14:textId="1C6A8738" w:rsidR="001E1E70" w:rsidRDefault="001E1E70" w:rsidP="001E1E70">
      <w:pPr>
        <w:pStyle w:val="Reference"/>
        <w:rPr>
          <w:lang w:val="en-US" w:eastAsia="en-US"/>
        </w:rPr>
      </w:pPr>
      <w:bookmarkStart w:id="55" w:name="_Ref4744764"/>
      <w:r>
        <w:t>R1-1905179, “</w:t>
      </w:r>
      <w:r w:rsidR="00835C50" w:rsidRPr="00835C50">
        <w:t>Additional evaluation results on different multi-</w:t>
      </w:r>
      <w:r w:rsidR="006330BF">
        <w:t>TRP</w:t>
      </w:r>
      <w:r w:rsidR="00835C50" w:rsidRPr="00835C50">
        <w:t xml:space="preserve"> schemes for reliable PDSCH transmission in URLLC</w:t>
      </w:r>
      <w:r w:rsidR="00835C50">
        <w:t>”, Ericsson, RAN1#96bis.</w:t>
      </w:r>
      <w:bookmarkEnd w:id="55"/>
    </w:p>
    <w:p w14:paraId="196C7643" w14:textId="77777777" w:rsidR="00866CEF" w:rsidRPr="002D4C89" w:rsidRDefault="00866CEF" w:rsidP="00FA058C">
      <w:pPr>
        <w:pStyle w:val="Reference"/>
        <w:numPr>
          <w:ilvl w:val="0"/>
          <w:numId w:val="0"/>
        </w:numPr>
        <w:ind w:left="567" w:hanging="567"/>
        <w:rPr>
          <w:color w:val="D9D9D9" w:themeColor="background1" w:themeShade="D9"/>
        </w:rPr>
      </w:pPr>
    </w:p>
    <w:p w14:paraId="51713C4E" w14:textId="77777777" w:rsidR="00BB339D" w:rsidRDefault="00D66E8D" w:rsidP="00D66E8D">
      <w:pPr>
        <w:pStyle w:val="Heading1"/>
      </w:pPr>
      <w:r w:rsidRPr="00BF4F4A">
        <w:lastRenderedPageBreak/>
        <w:t>Appendix</w:t>
      </w:r>
      <w:r>
        <w:t xml:space="preserve">: </w:t>
      </w:r>
    </w:p>
    <w:p w14:paraId="53F5097C" w14:textId="0E04FE59" w:rsidR="002919CD" w:rsidRDefault="00CE1D9F" w:rsidP="00FA058C">
      <w:pPr>
        <w:pStyle w:val="Heading2"/>
      </w:pPr>
      <w:r>
        <w:t xml:space="preserve"> System Level </w:t>
      </w:r>
      <w:r w:rsidR="00D66E8D">
        <w:t xml:space="preserve">Simulation </w:t>
      </w:r>
      <w:r>
        <w:t>A</w:t>
      </w:r>
      <w:r w:rsidR="00D66E8D">
        <w:t>ssumption</w:t>
      </w:r>
      <w:r w:rsidR="00ED1EAA">
        <w:t>s</w:t>
      </w:r>
      <w:r>
        <w:t xml:space="preserve"> for NC-JT</w:t>
      </w:r>
    </w:p>
    <w:p w14:paraId="787B3EDF" w14:textId="77777777" w:rsidR="00D66E8D" w:rsidRDefault="00D66E8D" w:rsidP="00D66E8D">
      <w:r>
        <w:t>For system level evaluations, the agreed assumptions from RAN1#94bis are used.  The remaining evaluation assumptions are given in the table below.</w:t>
      </w:r>
    </w:p>
    <w:tbl>
      <w:tblPr>
        <w:tblW w:w="9370" w:type="dxa"/>
        <w:jc w:val="center"/>
        <w:tblCellSpacing w:w="0" w:type="dxa"/>
        <w:tblCellMar>
          <w:left w:w="0" w:type="dxa"/>
          <w:right w:w="0" w:type="dxa"/>
        </w:tblCellMar>
        <w:tblLook w:val="0000" w:firstRow="0" w:lastRow="0" w:firstColumn="0" w:lastColumn="0" w:noHBand="0" w:noVBand="0"/>
      </w:tblPr>
      <w:tblGrid>
        <w:gridCol w:w="2425"/>
        <w:gridCol w:w="6945"/>
      </w:tblGrid>
      <w:tr w:rsidR="00D66E8D" w:rsidRPr="00822CB4" w14:paraId="4B7DB7CC"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6F03635" w14:textId="77777777" w:rsidR="00D66E8D" w:rsidRPr="00822CB4" w:rsidRDefault="00D66E8D" w:rsidP="00355944">
            <w:pPr>
              <w:pStyle w:val="BodyText"/>
              <w:jc w:val="center"/>
              <w:rPr>
                <w:b/>
              </w:rPr>
            </w:pPr>
            <w:r w:rsidRPr="00822CB4">
              <w:rPr>
                <w:b/>
              </w:rPr>
              <w:t>Parameter</w:t>
            </w:r>
          </w:p>
        </w:tc>
        <w:tc>
          <w:tcPr>
            <w:tcW w:w="694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85C6439" w14:textId="77777777" w:rsidR="00D66E8D" w:rsidRPr="00822CB4" w:rsidRDefault="00D66E8D" w:rsidP="00355944">
            <w:pPr>
              <w:pStyle w:val="BodyText"/>
              <w:jc w:val="center"/>
              <w:rPr>
                <w:b/>
              </w:rPr>
            </w:pPr>
            <w:r w:rsidRPr="00822CB4">
              <w:rPr>
                <w:b/>
              </w:rPr>
              <w:t>Indoor-</w:t>
            </w:r>
            <w:r>
              <w:rPr>
                <w:b/>
              </w:rPr>
              <w:t>hotspot</w:t>
            </w:r>
          </w:p>
        </w:tc>
      </w:tr>
      <w:tr w:rsidR="00D66E8D" w:rsidRPr="00C469CB" w14:paraId="1238144F"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3100E5D3" w14:textId="77777777" w:rsidR="00D66E8D" w:rsidRPr="00C469CB" w:rsidRDefault="00D66E8D" w:rsidP="00FA058C">
            <w:pPr>
              <w:pStyle w:val="BodyText"/>
              <w:jc w:val="left"/>
            </w:pPr>
            <w:r w:rsidRPr="00C469CB">
              <w:t>Carrier frequency</w:t>
            </w:r>
          </w:p>
        </w:tc>
        <w:tc>
          <w:tcPr>
            <w:tcW w:w="6945" w:type="dxa"/>
            <w:tcBorders>
              <w:top w:val="single" w:sz="4" w:space="0" w:color="000000"/>
              <w:left w:val="single" w:sz="4" w:space="0" w:color="000000"/>
              <w:bottom w:val="single" w:sz="4" w:space="0" w:color="000000"/>
              <w:right w:val="single" w:sz="4" w:space="0" w:color="000000"/>
            </w:tcBorders>
            <w:vAlign w:val="center"/>
          </w:tcPr>
          <w:p w14:paraId="0A7DABE5" w14:textId="77777777" w:rsidR="00D66E8D" w:rsidRPr="00C469CB" w:rsidRDefault="00D66E8D" w:rsidP="00355944">
            <w:pPr>
              <w:pStyle w:val="BodyText"/>
              <w:jc w:val="center"/>
            </w:pPr>
            <w:r>
              <w:t>4</w:t>
            </w:r>
            <w:r w:rsidRPr="00C469CB">
              <w:t xml:space="preserve"> GHz</w:t>
            </w:r>
          </w:p>
        </w:tc>
      </w:tr>
      <w:tr w:rsidR="00D66E8D" w:rsidRPr="00C469CB" w14:paraId="52F84C5F"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0C6FE34F" w14:textId="77777777" w:rsidR="00D66E8D" w:rsidRPr="00C469CB" w:rsidRDefault="00D66E8D" w:rsidP="00FA058C">
            <w:pPr>
              <w:pStyle w:val="BodyText"/>
              <w:jc w:val="left"/>
            </w:pPr>
            <w:r>
              <w:t>Simulation b</w:t>
            </w:r>
            <w:r w:rsidRPr="00C469CB">
              <w:t>andwidth</w:t>
            </w:r>
          </w:p>
        </w:tc>
        <w:tc>
          <w:tcPr>
            <w:tcW w:w="6945" w:type="dxa"/>
            <w:tcBorders>
              <w:top w:val="single" w:sz="4" w:space="0" w:color="000000"/>
              <w:left w:val="single" w:sz="4" w:space="0" w:color="000000"/>
              <w:bottom w:val="single" w:sz="4" w:space="0" w:color="000000"/>
              <w:right w:val="single" w:sz="4" w:space="0" w:color="000000"/>
            </w:tcBorders>
            <w:vAlign w:val="center"/>
          </w:tcPr>
          <w:p w14:paraId="3B70018D" w14:textId="77777777" w:rsidR="00D66E8D" w:rsidRPr="00C469CB" w:rsidRDefault="00D66E8D" w:rsidP="00355944">
            <w:pPr>
              <w:pStyle w:val="BodyText"/>
              <w:jc w:val="center"/>
            </w:pPr>
            <w:r>
              <w:t>1</w:t>
            </w:r>
            <w:r w:rsidRPr="00C469CB">
              <w:t>0 MHz</w:t>
            </w:r>
          </w:p>
        </w:tc>
      </w:tr>
      <w:tr w:rsidR="00D66E8D" w:rsidRPr="00C469CB" w14:paraId="4C829448"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1A96C3A9" w14:textId="77777777" w:rsidR="00D66E8D" w:rsidRDefault="00D66E8D" w:rsidP="00FA058C">
            <w:pPr>
              <w:pStyle w:val="BodyText"/>
              <w:jc w:val="left"/>
            </w:pPr>
            <w:r>
              <w:t>Subcarrier spacing</w:t>
            </w:r>
          </w:p>
        </w:tc>
        <w:tc>
          <w:tcPr>
            <w:tcW w:w="6945" w:type="dxa"/>
            <w:tcBorders>
              <w:top w:val="single" w:sz="4" w:space="0" w:color="000000"/>
              <w:left w:val="single" w:sz="4" w:space="0" w:color="000000"/>
              <w:bottom w:val="single" w:sz="4" w:space="0" w:color="000000"/>
              <w:right w:val="single" w:sz="4" w:space="0" w:color="000000"/>
            </w:tcBorders>
            <w:vAlign w:val="center"/>
          </w:tcPr>
          <w:p w14:paraId="24DCFA7F" w14:textId="77777777" w:rsidR="00D66E8D" w:rsidRDefault="00D66E8D" w:rsidP="00355944">
            <w:pPr>
              <w:pStyle w:val="BodyText"/>
              <w:jc w:val="center"/>
            </w:pPr>
            <w:r>
              <w:t>15 kHz</w:t>
            </w:r>
          </w:p>
        </w:tc>
      </w:tr>
      <w:tr w:rsidR="00D66E8D" w14:paraId="0D4B89B7"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487F6632" w14:textId="77777777" w:rsidR="00D66E8D" w:rsidRPr="00C469CB" w:rsidRDefault="00D66E8D" w:rsidP="00FA058C">
            <w:pPr>
              <w:pStyle w:val="BodyText"/>
              <w:jc w:val="left"/>
            </w:pPr>
            <w:r>
              <w:t>BS antenna configuration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5A807669" w14:textId="77777777" w:rsidR="00D66E8D" w:rsidRDefault="00D66E8D" w:rsidP="00355944">
            <w:pPr>
              <w:pStyle w:val="BodyText"/>
              <w:jc w:val="center"/>
            </w:pPr>
            <w:r w:rsidRPr="009003E9">
              <w:t>(M, N, P, Mg, Ng) = (1,1,2,1,1)</w:t>
            </w:r>
          </w:p>
        </w:tc>
      </w:tr>
      <w:tr w:rsidR="00D66E8D" w14:paraId="306A3A53"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25EEF6B7" w14:textId="77777777" w:rsidR="00D66E8D" w:rsidRDefault="00D66E8D" w:rsidP="00FA058C">
            <w:pPr>
              <w:pStyle w:val="BodyText"/>
              <w:jc w:val="left"/>
            </w:pPr>
            <w:r>
              <w:t>UE antenna configuration</w:t>
            </w:r>
          </w:p>
        </w:tc>
        <w:tc>
          <w:tcPr>
            <w:tcW w:w="6945" w:type="dxa"/>
            <w:tcBorders>
              <w:top w:val="single" w:sz="4" w:space="0" w:color="000000"/>
              <w:left w:val="single" w:sz="4" w:space="0" w:color="000000"/>
              <w:bottom w:val="single" w:sz="4" w:space="0" w:color="000000"/>
              <w:right w:val="single" w:sz="4" w:space="0" w:color="000000"/>
            </w:tcBorders>
            <w:vAlign w:val="center"/>
          </w:tcPr>
          <w:p w14:paraId="5B7B9E06" w14:textId="77777777" w:rsidR="00D66E8D" w:rsidRDefault="00D66E8D" w:rsidP="00355944">
            <w:pPr>
              <w:pStyle w:val="BodyText"/>
              <w:jc w:val="center"/>
            </w:pPr>
            <w:r w:rsidRPr="0072473C">
              <w:t>(M, N, P, Mg, Ng) = (</w:t>
            </w:r>
            <w:r>
              <w:t>1</w:t>
            </w:r>
            <w:r w:rsidRPr="0072473C">
              <w:t>,2,2,1,1)</w:t>
            </w:r>
            <w:r>
              <w:t>;</w:t>
            </w:r>
          </w:p>
        </w:tc>
      </w:tr>
      <w:tr w:rsidR="00D66E8D" w14:paraId="45DBC8A6"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764C5C70" w14:textId="77777777" w:rsidR="00D66E8D" w:rsidRDefault="00D66E8D" w:rsidP="00FA058C">
            <w:pPr>
              <w:pStyle w:val="BodyText"/>
              <w:jc w:val="left"/>
            </w:pPr>
            <w:r>
              <w:t>UE receiver</w:t>
            </w:r>
          </w:p>
        </w:tc>
        <w:tc>
          <w:tcPr>
            <w:tcW w:w="6945" w:type="dxa"/>
            <w:tcBorders>
              <w:top w:val="single" w:sz="4" w:space="0" w:color="000000"/>
              <w:left w:val="single" w:sz="4" w:space="0" w:color="000000"/>
              <w:bottom w:val="single" w:sz="4" w:space="0" w:color="000000"/>
              <w:right w:val="single" w:sz="4" w:space="0" w:color="000000"/>
            </w:tcBorders>
            <w:vAlign w:val="center"/>
          </w:tcPr>
          <w:p w14:paraId="6A83302B" w14:textId="77777777" w:rsidR="00D66E8D" w:rsidRDefault="00D66E8D" w:rsidP="00355944">
            <w:pPr>
              <w:pStyle w:val="BodyText"/>
              <w:jc w:val="center"/>
            </w:pPr>
            <w:r>
              <w:t>MMSE-IRC</w:t>
            </w:r>
          </w:p>
        </w:tc>
      </w:tr>
      <w:tr w:rsidR="00D66E8D" w14:paraId="5978E4FA"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1BAD58C8" w14:textId="77777777" w:rsidR="00D66E8D" w:rsidRDefault="00D66E8D" w:rsidP="00FA058C">
            <w:pPr>
              <w:pStyle w:val="BodyText"/>
              <w:jc w:val="left"/>
            </w:pPr>
            <w:r>
              <w:t>Traffic model</w:t>
            </w:r>
          </w:p>
        </w:tc>
        <w:tc>
          <w:tcPr>
            <w:tcW w:w="6945" w:type="dxa"/>
            <w:tcBorders>
              <w:top w:val="single" w:sz="4" w:space="0" w:color="000000"/>
              <w:left w:val="single" w:sz="4" w:space="0" w:color="000000"/>
              <w:bottom w:val="single" w:sz="4" w:space="0" w:color="000000"/>
              <w:right w:val="single" w:sz="4" w:space="0" w:color="000000"/>
            </w:tcBorders>
            <w:vAlign w:val="center"/>
          </w:tcPr>
          <w:p w14:paraId="2CA53898" w14:textId="18A5B165" w:rsidR="00D66E8D" w:rsidRDefault="00D66E8D" w:rsidP="00D66E8D">
            <w:pPr>
              <w:pStyle w:val="BodyText"/>
              <w:jc w:val="center"/>
            </w:pPr>
            <w:r>
              <w:t>FTP model 1 with packet size 0.5 Mbytes</w:t>
            </w:r>
          </w:p>
        </w:tc>
      </w:tr>
      <w:tr w:rsidR="00D66E8D" w14:paraId="1F96DA8E"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0DF528C9" w14:textId="77777777" w:rsidR="00D66E8D" w:rsidRDefault="00D66E8D" w:rsidP="00FA058C">
            <w:pPr>
              <w:pStyle w:val="BodyText"/>
              <w:jc w:val="left"/>
            </w:pPr>
            <w:r>
              <w:t>OLLA</w:t>
            </w:r>
          </w:p>
        </w:tc>
        <w:tc>
          <w:tcPr>
            <w:tcW w:w="6945" w:type="dxa"/>
            <w:tcBorders>
              <w:top w:val="single" w:sz="4" w:space="0" w:color="000000"/>
              <w:left w:val="single" w:sz="4" w:space="0" w:color="000000"/>
              <w:bottom w:val="single" w:sz="4" w:space="0" w:color="000000"/>
              <w:right w:val="single" w:sz="4" w:space="0" w:color="000000"/>
            </w:tcBorders>
            <w:vAlign w:val="center"/>
          </w:tcPr>
          <w:p w14:paraId="112A51F5" w14:textId="77777777" w:rsidR="00D66E8D" w:rsidRDefault="00D66E8D" w:rsidP="00355944">
            <w:pPr>
              <w:pStyle w:val="BodyText"/>
              <w:jc w:val="center"/>
            </w:pPr>
            <w:r>
              <w:t>On</w:t>
            </w:r>
          </w:p>
        </w:tc>
      </w:tr>
      <w:tr w:rsidR="00D66E8D" w14:paraId="5FD4F4FC"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556580F7" w14:textId="2B1BD2BA" w:rsidR="00D66E8D" w:rsidRDefault="00D66E8D" w:rsidP="00FA058C">
            <w:pPr>
              <w:pStyle w:val="BodyText"/>
              <w:jc w:val="left"/>
            </w:pPr>
            <w:r>
              <w:t xml:space="preserve">Channel Estimation </w:t>
            </w:r>
          </w:p>
        </w:tc>
        <w:tc>
          <w:tcPr>
            <w:tcW w:w="6945" w:type="dxa"/>
            <w:tcBorders>
              <w:top w:val="single" w:sz="4" w:space="0" w:color="000000"/>
              <w:left w:val="single" w:sz="4" w:space="0" w:color="000000"/>
              <w:bottom w:val="single" w:sz="4" w:space="0" w:color="000000"/>
              <w:right w:val="single" w:sz="4" w:space="0" w:color="000000"/>
            </w:tcBorders>
            <w:vAlign w:val="center"/>
          </w:tcPr>
          <w:p w14:paraId="32116178" w14:textId="77777777" w:rsidR="00D66E8D" w:rsidRDefault="00D66E8D" w:rsidP="00355944">
            <w:pPr>
              <w:pStyle w:val="BodyText"/>
              <w:jc w:val="center"/>
            </w:pPr>
            <w:r>
              <w:t>Ideal channel estimation</w:t>
            </w:r>
          </w:p>
        </w:tc>
      </w:tr>
      <w:tr w:rsidR="00D66E8D" w14:paraId="5828644D" w14:textId="77777777" w:rsidTr="00FA058C">
        <w:trPr>
          <w:trHeight w:val="386"/>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07C750D3" w14:textId="77777777" w:rsidR="00D66E8D" w:rsidRDefault="00D66E8D" w:rsidP="00FA058C">
            <w:pPr>
              <w:pStyle w:val="BodyText"/>
              <w:jc w:val="left"/>
            </w:pPr>
            <w:r>
              <w:t>Rank hypothesis</w:t>
            </w:r>
          </w:p>
        </w:tc>
        <w:tc>
          <w:tcPr>
            <w:tcW w:w="6945" w:type="dxa"/>
            <w:tcBorders>
              <w:top w:val="single" w:sz="4" w:space="0" w:color="000000"/>
              <w:left w:val="single" w:sz="4" w:space="0" w:color="000000"/>
              <w:bottom w:val="single" w:sz="4" w:space="0" w:color="000000"/>
              <w:right w:val="single" w:sz="4" w:space="0" w:color="000000"/>
            </w:tcBorders>
            <w:vAlign w:val="center"/>
          </w:tcPr>
          <w:p w14:paraId="04746A00" w14:textId="77777777" w:rsidR="00D66E8D" w:rsidRDefault="00D66E8D" w:rsidP="00355944">
            <w:pPr>
              <w:pStyle w:val="BodyText"/>
              <w:jc w:val="center"/>
            </w:pPr>
            <w:r>
              <w:t>1 or 2 rank transmission per TRP (rank adaptation enabled)</w:t>
            </w:r>
          </w:p>
          <w:p w14:paraId="01133016" w14:textId="77777777" w:rsidR="00D66E8D" w:rsidRDefault="00D66E8D" w:rsidP="00FA058C">
            <w:pPr>
              <w:pStyle w:val="BodyText"/>
            </w:pPr>
          </w:p>
        </w:tc>
      </w:tr>
      <w:tr w:rsidR="00D66E8D" w14:paraId="3C4246F2" w14:textId="77777777" w:rsidTr="00355944">
        <w:trPr>
          <w:trHeight w:val="255"/>
          <w:tblCellSpacing w:w="0" w:type="dxa"/>
          <w:jc w:val="center"/>
        </w:trPr>
        <w:tc>
          <w:tcPr>
            <w:tcW w:w="2425" w:type="dxa"/>
            <w:tcBorders>
              <w:top w:val="single" w:sz="4" w:space="0" w:color="000000"/>
              <w:left w:val="single" w:sz="4" w:space="0" w:color="000000"/>
              <w:bottom w:val="single" w:sz="4" w:space="0" w:color="000000"/>
              <w:right w:val="single" w:sz="4" w:space="0" w:color="000000"/>
            </w:tcBorders>
            <w:vAlign w:val="center"/>
          </w:tcPr>
          <w:p w14:paraId="209CD38A" w14:textId="77777777" w:rsidR="00D66E8D" w:rsidRDefault="00D66E8D" w:rsidP="00FA058C">
            <w:pPr>
              <w:pStyle w:val="BodyText"/>
              <w:jc w:val="left"/>
            </w:pPr>
            <w:r>
              <w:t>Coordination cluster size</w:t>
            </w:r>
          </w:p>
        </w:tc>
        <w:tc>
          <w:tcPr>
            <w:tcW w:w="6945" w:type="dxa"/>
            <w:tcBorders>
              <w:top w:val="single" w:sz="4" w:space="0" w:color="000000"/>
              <w:left w:val="single" w:sz="4" w:space="0" w:color="000000"/>
              <w:bottom w:val="single" w:sz="4" w:space="0" w:color="000000"/>
              <w:right w:val="single" w:sz="4" w:space="0" w:color="000000"/>
            </w:tcBorders>
            <w:vAlign w:val="center"/>
          </w:tcPr>
          <w:p w14:paraId="3B6C13D9" w14:textId="70E20B85" w:rsidR="00D66E8D" w:rsidRDefault="00D66E8D" w:rsidP="008E11A7">
            <w:pPr>
              <w:pStyle w:val="BodyText"/>
              <w:jc w:val="center"/>
            </w:pPr>
            <w:r>
              <w:t xml:space="preserve">2 TRPs per cluster </w:t>
            </w:r>
          </w:p>
        </w:tc>
      </w:tr>
    </w:tbl>
    <w:p w14:paraId="15836C27" w14:textId="77777777" w:rsidR="00D66E8D" w:rsidRDefault="00D66E8D" w:rsidP="00275A8F"/>
    <w:p w14:paraId="7A4122A7" w14:textId="0E2893AD" w:rsidR="006148EA" w:rsidRDefault="006148EA" w:rsidP="00FA058C">
      <w:pPr>
        <w:pStyle w:val="Heading2"/>
      </w:pPr>
      <w:r>
        <w:lastRenderedPageBreak/>
        <w:t xml:space="preserve">Link Level Simulation Assumptions for </w:t>
      </w:r>
      <w:r w:rsidR="004C17F0">
        <w:t>Reliable PDSCH Transmission over Multi-TRP</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5666"/>
      </w:tblGrid>
      <w:tr w:rsidR="006148EA" w:rsidRPr="00E55D62" w14:paraId="698AFCA9" w14:textId="77777777" w:rsidTr="00614629">
        <w:trPr>
          <w:trHeight w:val="119"/>
        </w:trPr>
        <w:tc>
          <w:tcPr>
            <w:tcW w:w="3685" w:type="dxa"/>
            <w:shd w:val="clear" w:color="auto" w:fill="D9D9D9"/>
            <w:vAlign w:val="center"/>
          </w:tcPr>
          <w:p w14:paraId="2FDB58DB" w14:textId="77777777" w:rsidR="006148EA" w:rsidRPr="00E55D62" w:rsidRDefault="006148EA" w:rsidP="00614629">
            <w:pPr>
              <w:pStyle w:val="TAH"/>
              <w:rPr>
                <w:lang w:eastAsia="ja-JP"/>
              </w:rPr>
            </w:pPr>
            <w:r w:rsidRPr="00E55D62">
              <w:rPr>
                <w:lang w:eastAsia="ja-JP"/>
              </w:rPr>
              <w:t>Parameters</w:t>
            </w:r>
          </w:p>
        </w:tc>
        <w:tc>
          <w:tcPr>
            <w:tcW w:w="5666" w:type="dxa"/>
            <w:shd w:val="clear" w:color="auto" w:fill="D9D9D9"/>
            <w:vAlign w:val="center"/>
          </w:tcPr>
          <w:p w14:paraId="0CEC8A86" w14:textId="77777777" w:rsidR="006148EA" w:rsidRPr="00E55D62" w:rsidRDefault="006148EA" w:rsidP="00614629">
            <w:pPr>
              <w:pStyle w:val="TAH"/>
              <w:rPr>
                <w:lang w:eastAsia="ja-JP"/>
              </w:rPr>
            </w:pPr>
            <w:r>
              <w:rPr>
                <w:lang w:eastAsia="ja-JP"/>
              </w:rPr>
              <w:t>Value</w:t>
            </w:r>
          </w:p>
        </w:tc>
      </w:tr>
      <w:tr w:rsidR="006148EA" w:rsidRPr="007E3292" w14:paraId="2D235D7F" w14:textId="77777777" w:rsidTr="00FA058C">
        <w:trPr>
          <w:trHeight w:val="70"/>
        </w:trPr>
        <w:tc>
          <w:tcPr>
            <w:tcW w:w="3685" w:type="dxa"/>
            <w:shd w:val="clear" w:color="auto" w:fill="auto"/>
            <w:vAlign w:val="center"/>
          </w:tcPr>
          <w:p w14:paraId="140BD243" w14:textId="77777777" w:rsidR="006148EA" w:rsidRPr="000E15F3" w:rsidRDefault="006148EA" w:rsidP="00614629">
            <w:pPr>
              <w:pStyle w:val="TAL"/>
              <w:rPr>
                <w:sz w:val="20"/>
                <w:lang w:eastAsia="ja-JP"/>
              </w:rPr>
            </w:pPr>
            <w:r w:rsidRPr="000E15F3">
              <w:rPr>
                <w:sz w:val="20"/>
                <w:lang w:eastAsia="ja-JP"/>
              </w:rPr>
              <w:t>Carrier frequency</w:t>
            </w:r>
          </w:p>
        </w:tc>
        <w:tc>
          <w:tcPr>
            <w:tcW w:w="5666" w:type="dxa"/>
            <w:shd w:val="clear" w:color="auto" w:fill="auto"/>
            <w:vAlign w:val="center"/>
          </w:tcPr>
          <w:p w14:paraId="7A6C7076" w14:textId="500A8F86" w:rsidR="006148EA" w:rsidRPr="000E15F3" w:rsidRDefault="006148EA" w:rsidP="00614629">
            <w:pPr>
              <w:pStyle w:val="TAL"/>
              <w:rPr>
                <w:sz w:val="20"/>
              </w:rPr>
            </w:pPr>
            <w:r w:rsidRPr="000E15F3">
              <w:rPr>
                <w:sz w:val="20"/>
              </w:rPr>
              <w:t xml:space="preserve">4GHz </w:t>
            </w:r>
          </w:p>
        </w:tc>
      </w:tr>
      <w:tr w:rsidR="006148EA" w:rsidRPr="007E3292" w14:paraId="2544667A" w14:textId="77777777" w:rsidTr="00614629">
        <w:trPr>
          <w:trHeight w:val="119"/>
        </w:trPr>
        <w:tc>
          <w:tcPr>
            <w:tcW w:w="3685" w:type="dxa"/>
            <w:shd w:val="clear" w:color="auto" w:fill="auto"/>
            <w:vAlign w:val="center"/>
          </w:tcPr>
          <w:p w14:paraId="40C6AA14" w14:textId="77777777" w:rsidR="006148EA" w:rsidRPr="000E15F3" w:rsidRDefault="006148EA" w:rsidP="00614629">
            <w:pPr>
              <w:pStyle w:val="TAL"/>
              <w:rPr>
                <w:rFonts w:eastAsia="Malgun Gothic"/>
                <w:sz w:val="20"/>
                <w:lang w:eastAsia="ko-KR"/>
              </w:rPr>
            </w:pPr>
            <w:r>
              <w:rPr>
                <w:rFonts w:eastAsia="Malgun Gothic"/>
                <w:sz w:val="20"/>
                <w:lang w:eastAsia="ko-KR"/>
              </w:rPr>
              <w:t>BW</w:t>
            </w:r>
          </w:p>
        </w:tc>
        <w:tc>
          <w:tcPr>
            <w:tcW w:w="5666" w:type="dxa"/>
            <w:shd w:val="clear" w:color="auto" w:fill="auto"/>
            <w:vAlign w:val="center"/>
          </w:tcPr>
          <w:p w14:paraId="20778C0C" w14:textId="77777777" w:rsidR="006148EA" w:rsidRDefault="006148EA" w:rsidP="00614629">
            <w:pPr>
              <w:pStyle w:val="TAL"/>
              <w:rPr>
                <w:rFonts w:eastAsia="Malgun Gothic"/>
                <w:sz w:val="20"/>
                <w:lang w:eastAsia="ko-KR"/>
              </w:rPr>
            </w:pPr>
            <w:r>
              <w:rPr>
                <w:rFonts w:eastAsia="Malgun Gothic"/>
                <w:sz w:val="20"/>
                <w:lang w:eastAsia="ko-KR"/>
              </w:rPr>
              <w:t>10MHz</w:t>
            </w:r>
          </w:p>
        </w:tc>
      </w:tr>
      <w:tr w:rsidR="006148EA" w:rsidRPr="007E3292" w14:paraId="05F8B394" w14:textId="77777777" w:rsidTr="00614629">
        <w:trPr>
          <w:trHeight w:val="119"/>
        </w:trPr>
        <w:tc>
          <w:tcPr>
            <w:tcW w:w="3685" w:type="dxa"/>
            <w:shd w:val="clear" w:color="auto" w:fill="auto"/>
            <w:vAlign w:val="center"/>
          </w:tcPr>
          <w:p w14:paraId="4C1C200D" w14:textId="77777777" w:rsidR="006148EA" w:rsidRPr="000E15F3" w:rsidRDefault="006148EA" w:rsidP="00614629">
            <w:pPr>
              <w:pStyle w:val="TAL"/>
              <w:rPr>
                <w:rFonts w:eastAsia="Malgun Gothic"/>
                <w:sz w:val="20"/>
                <w:lang w:eastAsia="ko-KR"/>
              </w:rPr>
            </w:pPr>
            <w:r>
              <w:rPr>
                <w:rFonts w:eastAsia="Malgun Gothic"/>
                <w:sz w:val="20"/>
                <w:lang w:eastAsia="ko-KR"/>
              </w:rPr>
              <w:t>Subcarrier spacing</w:t>
            </w:r>
          </w:p>
        </w:tc>
        <w:tc>
          <w:tcPr>
            <w:tcW w:w="5666" w:type="dxa"/>
            <w:shd w:val="clear" w:color="auto" w:fill="auto"/>
            <w:vAlign w:val="center"/>
          </w:tcPr>
          <w:p w14:paraId="6E06625E" w14:textId="77777777" w:rsidR="006148EA" w:rsidRDefault="006148EA" w:rsidP="00614629">
            <w:pPr>
              <w:pStyle w:val="TAL"/>
              <w:rPr>
                <w:rFonts w:eastAsia="Malgun Gothic"/>
                <w:sz w:val="20"/>
                <w:lang w:eastAsia="ko-KR"/>
              </w:rPr>
            </w:pPr>
            <w:r>
              <w:rPr>
                <w:rFonts w:eastAsia="Malgun Gothic"/>
                <w:sz w:val="20"/>
                <w:lang w:eastAsia="ko-KR"/>
              </w:rPr>
              <w:t>15kHz</w:t>
            </w:r>
          </w:p>
        </w:tc>
      </w:tr>
      <w:tr w:rsidR="006148EA" w:rsidRPr="007E3292" w14:paraId="3A5B49DC" w14:textId="77777777" w:rsidTr="00614629">
        <w:trPr>
          <w:trHeight w:val="119"/>
        </w:trPr>
        <w:tc>
          <w:tcPr>
            <w:tcW w:w="3685" w:type="dxa"/>
            <w:shd w:val="clear" w:color="auto" w:fill="auto"/>
            <w:vAlign w:val="center"/>
          </w:tcPr>
          <w:p w14:paraId="310DD8F5" w14:textId="77777777" w:rsidR="006148EA" w:rsidRDefault="006148EA" w:rsidP="00614629">
            <w:pPr>
              <w:pStyle w:val="TAL"/>
              <w:rPr>
                <w:rFonts w:eastAsia="Malgun Gothic"/>
                <w:sz w:val="20"/>
                <w:lang w:eastAsia="ko-KR"/>
              </w:rPr>
            </w:pPr>
            <w:r w:rsidRPr="000E15F3">
              <w:rPr>
                <w:rFonts w:eastAsia="Malgun Gothic"/>
                <w:sz w:val="20"/>
                <w:lang w:eastAsia="ko-KR"/>
              </w:rPr>
              <w:t>Channel model</w:t>
            </w:r>
          </w:p>
        </w:tc>
        <w:tc>
          <w:tcPr>
            <w:tcW w:w="5666" w:type="dxa"/>
            <w:shd w:val="clear" w:color="auto" w:fill="auto"/>
            <w:vAlign w:val="center"/>
          </w:tcPr>
          <w:p w14:paraId="7B48FE93" w14:textId="77777777" w:rsidR="006148EA" w:rsidRDefault="006148EA" w:rsidP="00614629">
            <w:pPr>
              <w:pStyle w:val="TAL"/>
              <w:rPr>
                <w:rFonts w:eastAsia="Malgun Gothic"/>
                <w:sz w:val="20"/>
                <w:lang w:eastAsia="ko-KR"/>
              </w:rPr>
            </w:pPr>
            <w:r>
              <w:rPr>
                <w:rFonts w:eastAsia="Malgun Gothic"/>
                <w:sz w:val="20"/>
                <w:lang w:eastAsia="ko-KR"/>
              </w:rPr>
              <w:t>CDL-A with 300ns delay spread</w:t>
            </w:r>
          </w:p>
        </w:tc>
      </w:tr>
      <w:tr w:rsidR="006148EA" w:rsidRPr="007E3292" w14:paraId="52B69761" w14:textId="77777777" w:rsidTr="00614629">
        <w:trPr>
          <w:trHeight w:val="119"/>
        </w:trPr>
        <w:tc>
          <w:tcPr>
            <w:tcW w:w="3685" w:type="dxa"/>
            <w:shd w:val="clear" w:color="auto" w:fill="auto"/>
            <w:vAlign w:val="center"/>
          </w:tcPr>
          <w:p w14:paraId="5B2D4B85" w14:textId="77777777" w:rsidR="006148EA" w:rsidRDefault="006148EA" w:rsidP="00614629">
            <w:pPr>
              <w:pStyle w:val="TAL"/>
              <w:rPr>
                <w:rFonts w:eastAsia="Malgun Gothic"/>
                <w:sz w:val="20"/>
                <w:lang w:eastAsia="ko-KR"/>
              </w:rPr>
            </w:pPr>
            <w:r>
              <w:rPr>
                <w:rFonts w:eastAsia="Malgun Gothic"/>
                <w:sz w:val="20"/>
                <w:lang w:eastAsia="ko-KR"/>
              </w:rPr>
              <w:t>UE mobility</w:t>
            </w:r>
          </w:p>
        </w:tc>
        <w:tc>
          <w:tcPr>
            <w:tcW w:w="5666" w:type="dxa"/>
            <w:shd w:val="clear" w:color="auto" w:fill="auto"/>
            <w:vAlign w:val="center"/>
          </w:tcPr>
          <w:p w14:paraId="73B71BE8" w14:textId="6F63751F" w:rsidR="006148EA" w:rsidRDefault="006148EA" w:rsidP="00614629">
            <w:pPr>
              <w:pStyle w:val="TAL"/>
              <w:rPr>
                <w:rFonts w:eastAsia="Malgun Gothic"/>
                <w:sz w:val="20"/>
                <w:lang w:eastAsia="ko-KR"/>
              </w:rPr>
            </w:pPr>
            <w:r>
              <w:rPr>
                <w:rFonts w:eastAsia="Malgun Gothic"/>
                <w:sz w:val="20"/>
                <w:lang w:eastAsia="ko-KR"/>
              </w:rPr>
              <w:t>3km</w:t>
            </w:r>
            <w:r w:rsidR="001B28BB">
              <w:rPr>
                <w:rFonts w:eastAsia="Malgun Gothic"/>
                <w:sz w:val="20"/>
                <w:lang w:eastAsia="ko-KR"/>
              </w:rPr>
              <w:t>/h</w:t>
            </w:r>
          </w:p>
        </w:tc>
      </w:tr>
      <w:tr w:rsidR="006148EA" w:rsidRPr="007E3292" w14:paraId="0FF1B176" w14:textId="77777777" w:rsidTr="00614629">
        <w:trPr>
          <w:trHeight w:val="119"/>
        </w:trPr>
        <w:tc>
          <w:tcPr>
            <w:tcW w:w="3685" w:type="dxa"/>
            <w:shd w:val="clear" w:color="auto" w:fill="auto"/>
            <w:vAlign w:val="center"/>
          </w:tcPr>
          <w:p w14:paraId="41DA4712" w14:textId="77777777" w:rsidR="006148EA" w:rsidRPr="000E15F3" w:rsidRDefault="006148EA" w:rsidP="00614629">
            <w:pPr>
              <w:pStyle w:val="TAL"/>
              <w:rPr>
                <w:rFonts w:eastAsia="Malgun Gothic"/>
                <w:sz w:val="20"/>
                <w:lang w:eastAsia="ko-KR"/>
              </w:rPr>
            </w:pPr>
            <w:r>
              <w:rPr>
                <w:rFonts w:eastAsia="Malgun Gothic"/>
                <w:sz w:val="20"/>
                <w:lang w:eastAsia="ko-KR"/>
              </w:rPr>
              <w:t>Number of TRPs</w:t>
            </w:r>
          </w:p>
        </w:tc>
        <w:tc>
          <w:tcPr>
            <w:tcW w:w="5666" w:type="dxa"/>
            <w:shd w:val="clear" w:color="auto" w:fill="auto"/>
            <w:vAlign w:val="center"/>
          </w:tcPr>
          <w:p w14:paraId="6DE5476A" w14:textId="77777777" w:rsidR="006148EA" w:rsidRDefault="006148EA" w:rsidP="00614629">
            <w:pPr>
              <w:pStyle w:val="TAL"/>
              <w:rPr>
                <w:rFonts w:eastAsia="Malgun Gothic"/>
                <w:sz w:val="20"/>
                <w:lang w:eastAsia="ko-KR"/>
              </w:rPr>
            </w:pPr>
            <w:r>
              <w:rPr>
                <w:rFonts w:eastAsia="Malgun Gothic"/>
                <w:sz w:val="20"/>
                <w:lang w:eastAsia="ko-KR"/>
              </w:rPr>
              <w:t>2</w:t>
            </w:r>
          </w:p>
        </w:tc>
      </w:tr>
      <w:tr w:rsidR="006148EA" w:rsidRPr="007E3292" w14:paraId="3DCBE42F" w14:textId="77777777" w:rsidTr="00614629">
        <w:trPr>
          <w:trHeight w:val="119"/>
        </w:trPr>
        <w:tc>
          <w:tcPr>
            <w:tcW w:w="3685" w:type="dxa"/>
            <w:shd w:val="clear" w:color="auto" w:fill="auto"/>
            <w:vAlign w:val="center"/>
          </w:tcPr>
          <w:p w14:paraId="4631AA66" w14:textId="557834FC" w:rsidR="006148EA" w:rsidRDefault="006148EA" w:rsidP="00614629">
            <w:pPr>
              <w:pStyle w:val="TAL"/>
              <w:rPr>
                <w:sz w:val="20"/>
                <w:lang w:eastAsia="ja-JP"/>
              </w:rPr>
            </w:pPr>
            <w:r>
              <w:rPr>
                <w:sz w:val="20"/>
                <w:lang w:eastAsia="ja-JP"/>
              </w:rPr>
              <w:t xml:space="preserve">Pathloss offset of </w:t>
            </w:r>
            <w:r w:rsidR="007A1043">
              <w:rPr>
                <w:sz w:val="20"/>
                <w:lang w:eastAsia="ja-JP"/>
              </w:rPr>
              <w:t xml:space="preserve">the </w:t>
            </w:r>
            <w:r>
              <w:rPr>
                <w:sz w:val="20"/>
                <w:lang w:eastAsia="ja-JP"/>
              </w:rPr>
              <w:t>2</w:t>
            </w:r>
            <w:r w:rsidRPr="002B1B08">
              <w:rPr>
                <w:sz w:val="20"/>
                <w:vertAlign w:val="superscript"/>
                <w:lang w:eastAsia="ja-JP"/>
              </w:rPr>
              <w:t>nd</w:t>
            </w:r>
            <w:r>
              <w:rPr>
                <w:sz w:val="20"/>
                <w:lang w:eastAsia="ja-JP"/>
              </w:rPr>
              <w:t xml:space="preserve"> TRP</w:t>
            </w:r>
          </w:p>
        </w:tc>
        <w:tc>
          <w:tcPr>
            <w:tcW w:w="5666" w:type="dxa"/>
            <w:shd w:val="clear" w:color="auto" w:fill="auto"/>
            <w:vAlign w:val="center"/>
          </w:tcPr>
          <w:p w14:paraId="7A62DD2C"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0dB, -6dB</w:t>
            </w:r>
          </w:p>
        </w:tc>
      </w:tr>
      <w:tr w:rsidR="006148EA" w:rsidRPr="007E3292" w14:paraId="1FD9138B" w14:textId="77777777" w:rsidTr="00614629">
        <w:trPr>
          <w:trHeight w:val="119"/>
        </w:trPr>
        <w:tc>
          <w:tcPr>
            <w:tcW w:w="3685" w:type="dxa"/>
            <w:shd w:val="clear" w:color="auto" w:fill="auto"/>
            <w:vAlign w:val="center"/>
          </w:tcPr>
          <w:p w14:paraId="51FDBB03" w14:textId="77777777" w:rsidR="006148EA" w:rsidRPr="000E15F3" w:rsidRDefault="006148EA" w:rsidP="00614629">
            <w:pPr>
              <w:pStyle w:val="TAL"/>
              <w:rPr>
                <w:rFonts w:eastAsia="Malgun Gothic"/>
                <w:sz w:val="20"/>
                <w:lang w:eastAsia="ko-KR"/>
              </w:rPr>
            </w:pPr>
            <w:r>
              <w:rPr>
                <w:sz w:val="20"/>
                <w:lang w:eastAsia="ja-JP"/>
              </w:rPr>
              <w:t xml:space="preserve">Number of Tx antenna ports per </w:t>
            </w:r>
            <w:r w:rsidRPr="000E15F3">
              <w:rPr>
                <w:sz w:val="20"/>
                <w:lang w:eastAsia="ja-JP"/>
              </w:rPr>
              <w:t>T</w:t>
            </w:r>
            <w:r>
              <w:rPr>
                <w:sz w:val="20"/>
                <w:lang w:eastAsia="ja-JP"/>
              </w:rPr>
              <w:t>R</w:t>
            </w:r>
            <w:r w:rsidRPr="000E15F3">
              <w:rPr>
                <w:sz w:val="20"/>
                <w:lang w:eastAsia="ja-JP"/>
              </w:rPr>
              <w:t xml:space="preserve">P </w:t>
            </w:r>
          </w:p>
        </w:tc>
        <w:tc>
          <w:tcPr>
            <w:tcW w:w="5666" w:type="dxa"/>
            <w:shd w:val="clear" w:color="auto" w:fill="auto"/>
            <w:vAlign w:val="center"/>
          </w:tcPr>
          <w:p w14:paraId="0DFC3710" w14:textId="77777777" w:rsidR="006148EA" w:rsidRDefault="006148EA" w:rsidP="00614629">
            <w:pPr>
              <w:pStyle w:val="TAL"/>
              <w:rPr>
                <w:rFonts w:eastAsia="Malgun Gothic"/>
                <w:sz w:val="20"/>
                <w:lang w:eastAsia="ko-KR"/>
              </w:rPr>
            </w:pPr>
            <w:r>
              <w:rPr>
                <w:rFonts w:eastAsia="Malgun Gothic"/>
                <w:color w:val="000000"/>
                <w:kern w:val="24"/>
                <w:sz w:val="20"/>
                <w:lang w:val="sv-SE"/>
              </w:rPr>
              <w:t>2</w:t>
            </w:r>
            <w:r w:rsidRPr="000E15F3">
              <w:rPr>
                <w:rFonts w:eastAsia="Malgun Gothic"/>
                <w:color w:val="000000"/>
                <w:kern w:val="24"/>
                <w:sz w:val="20"/>
                <w:lang w:val="sv-SE"/>
              </w:rPr>
              <w:t xml:space="preserve"> </w:t>
            </w:r>
          </w:p>
        </w:tc>
      </w:tr>
      <w:tr w:rsidR="006148EA" w:rsidRPr="007E3292" w14:paraId="1D474F05" w14:textId="77777777" w:rsidTr="00614629">
        <w:trPr>
          <w:trHeight w:val="260"/>
        </w:trPr>
        <w:tc>
          <w:tcPr>
            <w:tcW w:w="3685" w:type="dxa"/>
            <w:shd w:val="clear" w:color="auto" w:fill="auto"/>
            <w:vAlign w:val="center"/>
          </w:tcPr>
          <w:p w14:paraId="65CF6DD9" w14:textId="77777777" w:rsidR="006148EA" w:rsidRPr="000E15F3" w:rsidRDefault="006148EA" w:rsidP="00614629">
            <w:pPr>
              <w:pStyle w:val="TAL"/>
              <w:rPr>
                <w:sz w:val="20"/>
                <w:lang w:eastAsia="ja-JP"/>
              </w:rPr>
            </w:pPr>
            <w:r>
              <w:rPr>
                <w:rFonts w:eastAsia="Malgun Gothic"/>
                <w:sz w:val="20"/>
                <w:lang w:eastAsia="ko-KR"/>
              </w:rPr>
              <w:t xml:space="preserve">Number of </w:t>
            </w:r>
            <w:r w:rsidRPr="000E15F3">
              <w:rPr>
                <w:rFonts w:eastAsia="Malgun Gothic"/>
                <w:sz w:val="20"/>
                <w:lang w:eastAsia="ko-KR"/>
              </w:rPr>
              <w:t xml:space="preserve">UE </w:t>
            </w:r>
            <w:r>
              <w:rPr>
                <w:rFonts w:eastAsia="Malgun Gothic"/>
                <w:sz w:val="20"/>
                <w:lang w:eastAsia="ko-KR"/>
              </w:rPr>
              <w:t xml:space="preserve">Rx </w:t>
            </w:r>
            <w:r w:rsidRPr="000E15F3">
              <w:rPr>
                <w:rFonts w:eastAsia="Malgun Gothic"/>
                <w:sz w:val="20"/>
                <w:lang w:eastAsia="ko-KR"/>
              </w:rPr>
              <w:t>antenna</w:t>
            </w:r>
            <w:r>
              <w:rPr>
                <w:rFonts w:eastAsia="Malgun Gothic"/>
                <w:sz w:val="20"/>
                <w:lang w:eastAsia="ko-KR"/>
              </w:rPr>
              <w:t>s</w:t>
            </w:r>
          </w:p>
        </w:tc>
        <w:tc>
          <w:tcPr>
            <w:tcW w:w="5666" w:type="dxa"/>
            <w:shd w:val="clear" w:color="auto" w:fill="auto"/>
            <w:vAlign w:val="center"/>
          </w:tcPr>
          <w:p w14:paraId="61B5FA11" w14:textId="77777777" w:rsidR="006148EA" w:rsidRPr="002D0609" w:rsidRDefault="006148EA" w:rsidP="00614629">
            <w:pPr>
              <w:spacing w:line="240" w:lineRule="atLeast"/>
              <w:contextualSpacing/>
              <w:rPr>
                <w:snapToGrid w:val="0"/>
                <w:lang w:val="sv-SE"/>
              </w:rPr>
            </w:pPr>
            <w:r>
              <w:rPr>
                <w:snapToGrid w:val="0"/>
                <w:lang w:val="sv-SE"/>
              </w:rPr>
              <w:t>2</w:t>
            </w:r>
          </w:p>
        </w:tc>
      </w:tr>
      <w:tr w:rsidR="006148EA" w:rsidRPr="007E3292" w14:paraId="5C24A1ED" w14:textId="77777777" w:rsidTr="00614629">
        <w:trPr>
          <w:trHeight w:val="119"/>
        </w:trPr>
        <w:tc>
          <w:tcPr>
            <w:tcW w:w="3685" w:type="dxa"/>
            <w:shd w:val="clear" w:color="auto" w:fill="auto"/>
            <w:vAlign w:val="center"/>
          </w:tcPr>
          <w:p w14:paraId="53AF3B6C" w14:textId="77777777" w:rsidR="006148EA" w:rsidRPr="000E15F3" w:rsidRDefault="006148EA" w:rsidP="00614629">
            <w:pPr>
              <w:pStyle w:val="TAL"/>
              <w:rPr>
                <w:sz w:val="20"/>
                <w:lang w:eastAsia="ja-JP"/>
              </w:rPr>
            </w:pPr>
            <w:r>
              <w:rPr>
                <w:sz w:val="20"/>
                <w:lang w:eastAsia="ja-JP"/>
              </w:rPr>
              <w:t>Number of layers per TRP</w:t>
            </w:r>
          </w:p>
        </w:tc>
        <w:tc>
          <w:tcPr>
            <w:tcW w:w="5666" w:type="dxa"/>
            <w:shd w:val="clear" w:color="auto" w:fill="auto"/>
            <w:vAlign w:val="center"/>
          </w:tcPr>
          <w:p w14:paraId="04877874" w14:textId="77777777" w:rsidR="006148EA" w:rsidRPr="0046687C" w:rsidRDefault="006148EA" w:rsidP="00614629">
            <w:pPr>
              <w:pStyle w:val="TAL"/>
              <w:rPr>
                <w:color w:val="000000"/>
                <w:kern w:val="24"/>
                <w:sz w:val="20"/>
                <w:lang w:val="sv-SE" w:eastAsia="ja-JP"/>
              </w:rPr>
            </w:pPr>
            <w:r>
              <w:rPr>
                <w:color w:val="000000"/>
                <w:kern w:val="24"/>
                <w:sz w:val="20"/>
                <w:lang w:val="sv-SE" w:eastAsia="ja-JP"/>
              </w:rPr>
              <w:t>1</w:t>
            </w:r>
          </w:p>
        </w:tc>
      </w:tr>
      <w:tr w:rsidR="006148EA" w:rsidRPr="00561C3A" w14:paraId="4941300E" w14:textId="77777777" w:rsidTr="00614629">
        <w:trPr>
          <w:trHeight w:val="119"/>
        </w:trPr>
        <w:tc>
          <w:tcPr>
            <w:tcW w:w="3685" w:type="dxa"/>
            <w:shd w:val="clear" w:color="auto" w:fill="auto"/>
            <w:vAlign w:val="center"/>
          </w:tcPr>
          <w:p w14:paraId="0464EC40" w14:textId="77777777" w:rsidR="006148EA" w:rsidRPr="000E15F3" w:rsidRDefault="006148EA" w:rsidP="00614629">
            <w:pPr>
              <w:pStyle w:val="TAL"/>
              <w:rPr>
                <w:rFonts w:eastAsia="Malgun Gothic"/>
                <w:sz w:val="20"/>
                <w:lang w:eastAsia="ko-KR"/>
              </w:rPr>
            </w:pPr>
            <w:r>
              <w:rPr>
                <w:rFonts w:eastAsia="Malgun Gothic"/>
                <w:sz w:val="20"/>
                <w:lang w:eastAsia="ko-KR"/>
              </w:rPr>
              <w:t>DMRS configuration</w:t>
            </w:r>
          </w:p>
        </w:tc>
        <w:tc>
          <w:tcPr>
            <w:tcW w:w="5666" w:type="dxa"/>
            <w:shd w:val="clear" w:color="auto" w:fill="auto"/>
            <w:vAlign w:val="center"/>
          </w:tcPr>
          <w:p w14:paraId="2EC7FCFD" w14:textId="77777777" w:rsidR="006148EA" w:rsidRPr="00AC5B13" w:rsidRDefault="006148EA" w:rsidP="00614629">
            <w:pPr>
              <w:pStyle w:val="TAL"/>
              <w:rPr>
                <w:snapToGrid w:val="0"/>
                <w:sz w:val="20"/>
                <w:lang w:val="en-US"/>
              </w:rPr>
            </w:pPr>
            <w:r w:rsidRPr="00AC5B13">
              <w:rPr>
                <w:snapToGrid w:val="0"/>
                <w:sz w:val="20"/>
                <w:lang w:val="en-US"/>
              </w:rPr>
              <w:t>One symbol, type 1, no data and DMRS multiplexing</w:t>
            </w:r>
          </w:p>
        </w:tc>
      </w:tr>
      <w:tr w:rsidR="006148EA" w:rsidRPr="007E3292" w14:paraId="12E94495" w14:textId="77777777" w:rsidTr="00614629">
        <w:trPr>
          <w:trHeight w:val="51"/>
        </w:trPr>
        <w:tc>
          <w:tcPr>
            <w:tcW w:w="3685" w:type="dxa"/>
            <w:shd w:val="clear" w:color="auto" w:fill="auto"/>
            <w:vAlign w:val="center"/>
          </w:tcPr>
          <w:p w14:paraId="64DD6120" w14:textId="77777777" w:rsidR="006148EA" w:rsidRPr="000E15F3" w:rsidRDefault="006148EA" w:rsidP="00614629">
            <w:pPr>
              <w:pStyle w:val="TAL"/>
              <w:rPr>
                <w:rFonts w:eastAsia="Malgun Gothic"/>
                <w:sz w:val="20"/>
                <w:lang w:eastAsia="ko-KR"/>
              </w:rPr>
            </w:pPr>
            <w:r>
              <w:rPr>
                <w:rFonts w:eastAsia="Malgun Gothic"/>
                <w:sz w:val="20"/>
                <w:lang w:eastAsia="ko-KR"/>
              </w:rPr>
              <w:t>Number RBs</w:t>
            </w:r>
          </w:p>
        </w:tc>
        <w:tc>
          <w:tcPr>
            <w:tcW w:w="5666" w:type="dxa"/>
            <w:shd w:val="clear" w:color="auto" w:fill="auto"/>
            <w:vAlign w:val="center"/>
          </w:tcPr>
          <w:p w14:paraId="1BE3F2E0" w14:textId="77777777" w:rsidR="006148EA" w:rsidRPr="00B05A93" w:rsidRDefault="006148EA" w:rsidP="00614629">
            <w:pPr>
              <w:spacing w:line="240" w:lineRule="atLeast"/>
              <w:rPr>
                <w:snapToGrid w:val="0"/>
              </w:rPr>
            </w:pPr>
            <w:r>
              <w:rPr>
                <w:snapToGrid w:val="0"/>
              </w:rPr>
              <w:t>8</w:t>
            </w:r>
          </w:p>
        </w:tc>
      </w:tr>
      <w:tr w:rsidR="006148EA" w:rsidRPr="00561C3A" w14:paraId="737650A8" w14:textId="77777777" w:rsidTr="00614629">
        <w:trPr>
          <w:trHeight w:val="51"/>
        </w:trPr>
        <w:tc>
          <w:tcPr>
            <w:tcW w:w="3685" w:type="dxa"/>
            <w:shd w:val="clear" w:color="auto" w:fill="auto"/>
            <w:vAlign w:val="center"/>
          </w:tcPr>
          <w:p w14:paraId="19F8CD5E" w14:textId="77777777" w:rsidR="006148EA" w:rsidRPr="000E15F3" w:rsidRDefault="006148EA" w:rsidP="00614629">
            <w:pPr>
              <w:pStyle w:val="TAL"/>
              <w:rPr>
                <w:rFonts w:eastAsia="Malgun Gothic"/>
                <w:color w:val="000000"/>
                <w:kern w:val="24"/>
                <w:sz w:val="20"/>
              </w:rPr>
            </w:pPr>
            <w:r>
              <w:rPr>
                <w:rFonts w:eastAsia="Malgun Gothic"/>
                <w:color w:val="000000"/>
                <w:kern w:val="24"/>
                <w:sz w:val="20"/>
              </w:rPr>
              <w:t>Number of OFDM symbols</w:t>
            </w:r>
          </w:p>
        </w:tc>
        <w:tc>
          <w:tcPr>
            <w:tcW w:w="5666" w:type="dxa"/>
            <w:shd w:val="clear" w:color="auto" w:fill="auto"/>
            <w:vAlign w:val="center"/>
          </w:tcPr>
          <w:p w14:paraId="78EB3C54" w14:textId="77777777" w:rsidR="006148EA" w:rsidRPr="00DB7811" w:rsidRDefault="006148EA" w:rsidP="00614629">
            <w:pPr>
              <w:spacing w:line="240" w:lineRule="atLeast"/>
              <w:rPr>
                <w:snapToGrid w:val="0"/>
                <w:lang w:val="sv-SE"/>
              </w:rPr>
            </w:pPr>
            <w:r>
              <w:rPr>
                <w:snapToGrid w:val="0"/>
                <w:lang w:val="sv-SE"/>
              </w:rPr>
              <w:t>4</w:t>
            </w:r>
          </w:p>
        </w:tc>
      </w:tr>
      <w:tr w:rsidR="006148EA" w:rsidRPr="003E30C6" w14:paraId="53FD1BFA" w14:textId="77777777" w:rsidTr="00614629">
        <w:trPr>
          <w:trHeight w:val="119"/>
        </w:trPr>
        <w:tc>
          <w:tcPr>
            <w:tcW w:w="3685" w:type="dxa"/>
            <w:shd w:val="clear" w:color="auto" w:fill="auto"/>
            <w:vAlign w:val="center"/>
          </w:tcPr>
          <w:p w14:paraId="1D013DD6"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TBS size</w:t>
            </w:r>
          </w:p>
        </w:tc>
        <w:tc>
          <w:tcPr>
            <w:tcW w:w="5666" w:type="dxa"/>
            <w:shd w:val="clear" w:color="auto" w:fill="auto"/>
            <w:vAlign w:val="center"/>
          </w:tcPr>
          <w:p w14:paraId="53ADF782" w14:textId="77777777" w:rsidR="006148EA" w:rsidRDefault="006148EA" w:rsidP="00614629">
            <w:pPr>
              <w:spacing w:line="240" w:lineRule="atLeast"/>
              <w:rPr>
                <w:snapToGrid w:val="0"/>
                <w:lang w:val="sv-SE"/>
              </w:rPr>
            </w:pPr>
            <w:r>
              <w:rPr>
                <w:snapToGrid w:val="0"/>
                <w:lang w:val="sv-SE"/>
              </w:rPr>
              <w:t>128bits, 256bits</w:t>
            </w:r>
          </w:p>
        </w:tc>
      </w:tr>
      <w:tr w:rsidR="006148EA" w:rsidRPr="003E30C6" w14:paraId="4514A42C" w14:textId="77777777" w:rsidTr="00614629">
        <w:trPr>
          <w:trHeight w:val="119"/>
        </w:trPr>
        <w:tc>
          <w:tcPr>
            <w:tcW w:w="3685" w:type="dxa"/>
            <w:shd w:val="clear" w:color="auto" w:fill="auto"/>
            <w:vAlign w:val="center"/>
          </w:tcPr>
          <w:p w14:paraId="30273949"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Modulation</w:t>
            </w:r>
          </w:p>
        </w:tc>
        <w:tc>
          <w:tcPr>
            <w:tcW w:w="5666" w:type="dxa"/>
            <w:shd w:val="clear" w:color="auto" w:fill="auto"/>
            <w:vAlign w:val="center"/>
          </w:tcPr>
          <w:p w14:paraId="6BCD7BD6" w14:textId="77777777" w:rsidR="006148EA" w:rsidRDefault="006148EA" w:rsidP="00614629">
            <w:pPr>
              <w:spacing w:line="240" w:lineRule="atLeast"/>
              <w:rPr>
                <w:snapToGrid w:val="0"/>
                <w:lang w:val="sv-SE"/>
              </w:rPr>
            </w:pPr>
            <w:r>
              <w:rPr>
                <w:snapToGrid w:val="0"/>
                <w:lang w:val="sv-SE"/>
              </w:rPr>
              <w:t>QPSK</w:t>
            </w:r>
          </w:p>
        </w:tc>
      </w:tr>
      <w:tr w:rsidR="006148EA" w:rsidRPr="003E30C6" w14:paraId="41962C5B" w14:textId="77777777" w:rsidTr="00614629">
        <w:trPr>
          <w:trHeight w:val="119"/>
        </w:trPr>
        <w:tc>
          <w:tcPr>
            <w:tcW w:w="3685" w:type="dxa"/>
            <w:shd w:val="clear" w:color="auto" w:fill="auto"/>
            <w:vAlign w:val="center"/>
          </w:tcPr>
          <w:p w14:paraId="43EB0752" w14:textId="77777777" w:rsidR="006148EA" w:rsidRPr="00F43D10" w:rsidRDefault="006148EA" w:rsidP="00614629">
            <w:pPr>
              <w:pStyle w:val="TAL"/>
              <w:rPr>
                <w:rFonts w:eastAsia="Malgun Gothic"/>
                <w:color w:val="000000"/>
                <w:kern w:val="24"/>
                <w:sz w:val="20"/>
                <w:lang w:val="sv-SE"/>
              </w:rPr>
            </w:pPr>
            <w:r>
              <w:rPr>
                <w:rFonts w:eastAsia="Malgun Gothic"/>
                <w:color w:val="000000"/>
                <w:kern w:val="24"/>
                <w:sz w:val="20"/>
                <w:lang w:val="sv-SE"/>
              </w:rPr>
              <w:t>Channel estimation</w:t>
            </w:r>
          </w:p>
        </w:tc>
        <w:tc>
          <w:tcPr>
            <w:tcW w:w="5666" w:type="dxa"/>
            <w:shd w:val="clear" w:color="auto" w:fill="auto"/>
            <w:vAlign w:val="center"/>
          </w:tcPr>
          <w:p w14:paraId="2A84BEBD" w14:textId="77777777" w:rsidR="006148EA" w:rsidRPr="00F43D10" w:rsidRDefault="006148EA" w:rsidP="00614629">
            <w:pPr>
              <w:spacing w:line="240" w:lineRule="atLeast"/>
              <w:rPr>
                <w:snapToGrid w:val="0"/>
                <w:lang w:val="sv-SE"/>
              </w:rPr>
            </w:pPr>
            <w:r>
              <w:rPr>
                <w:snapToGrid w:val="0"/>
                <w:lang w:val="sv-SE"/>
              </w:rPr>
              <w:t>Practical</w:t>
            </w:r>
          </w:p>
        </w:tc>
      </w:tr>
      <w:tr w:rsidR="006148EA" w:rsidRPr="003E30C6" w14:paraId="069E877A" w14:textId="77777777" w:rsidTr="00614629">
        <w:trPr>
          <w:trHeight w:val="119"/>
        </w:trPr>
        <w:tc>
          <w:tcPr>
            <w:tcW w:w="3685" w:type="dxa"/>
            <w:shd w:val="clear" w:color="auto" w:fill="auto"/>
            <w:vAlign w:val="center"/>
          </w:tcPr>
          <w:p w14:paraId="393074C7"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PRG size</w:t>
            </w:r>
          </w:p>
        </w:tc>
        <w:tc>
          <w:tcPr>
            <w:tcW w:w="5666" w:type="dxa"/>
            <w:shd w:val="clear" w:color="auto" w:fill="auto"/>
            <w:vAlign w:val="center"/>
          </w:tcPr>
          <w:p w14:paraId="12FCC858" w14:textId="77777777" w:rsidR="006148EA" w:rsidRDefault="006148EA" w:rsidP="00614629">
            <w:pPr>
              <w:spacing w:line="240" w:lineRule="atLeast"/>
              <w:rPr>
                <w:snapToGrid w:val="0"/>
                <w:lang w:val="sv-SE"/>
              </w:rPr>
            </w:pPr>
            <w:r>
              <w:rPr>
                <w:snapToGrid w:val="0"/>
                <w:lang w:val="sv-SE"/>
              </w:rPr>
              <w:t>2 RBs</w:t>
            </w:r>
          </w:p>
        </w:tc>
      </w:tr>
      <w:tr w:rsidR="006148EA" w:rsidRPr="003E30C6" w14:paraId="6C606A14" w14:textId="77777777" w:rsidTr="00614629">
        <w:trPr>
          <w:trHeight w:val="119"/>
        </w:trPr>
        <w:tc>
          <w:tcPr>
            <w:tcW w:w="3685" w:type="dxa"/>
            <w:shd w:val="clear" w:color="auto" w:fill="auto"/>
            <w:vAlign w:val="center"/>
          </w:tcPr>
          <w:p w14:paraId="0AC00CF2"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Receiver</w:t>
            </w:r>
          </w:p>
        </w:tc>
        <w:tc>
          <w:tcPr>
            <w:tcW w:w="5666" w:type="dxa"/>
            <w:shd w:val="clear" w:color="auto" w:fill="auto"/>
            <w:vAlign w:val="center"/>
          </w:tcPr>
          <w:p w14:paraId="04BD472E" w14:textId="77777777" w:rsidR="006148EA" w:rsidRDefault="006148EA" w:rsidP="00614629">
            <w:pPr>
              <w:spacing w:line="240" w:lineRule="atLeast"/>
              <w:rPr>
                <w:snapToGrid w:val="0"/>
                <w:lang w:val="sv-SE"/>
              </w:rPr>
            </w:pPr>
            <w:r>
              <w:rPr>
                <w:snapToGrid w:val="0"/>
                <w:lang w:val="sv-SE"/>
              </w:rPr>
              <w:t xml:space="preserve">MMSE-IRC </w:t>
            </w:r>
          </w:p>
        </w:tc>
      </w:tr>
      <w:tr w:rsidR="006148EA" w:rsidRPr="003E30C6" w14:paraId="718F3DEE" w14:textId="77777777" w:rsidTr="00614629">
        <w:trPr>
          <w:trHeight w:val="119"/>
        </w:trPr>
        <w:tc>
          <w:tcPr>
            <w:tcW w:w="3685" w:type="dxa"/>
            <w:shd w:val="clear" w:color="auto" w:fill="auto"/>
            <w:vAlign w:val="center"/>
          </w:tcPr>
          <w:p w14:paraId="49D26E36" w14:textId="77777777" w:rsidR="006148EA" w:rsidRDefault="006148EA" w:rsidP="00614629">
            <w:pPr>
              <w:pStyle w:val="TAL"/>
              <w:rPr>
                <w:rFonts w:eastAsia="Malgun Gothic"/>
                <w:color w:val="000000"/>
                <w:kern w:val="24"/>
                <w:sz w:val="20"/>
                <w:lang w:val="sv-SE"/>
              </w:rPr>
            </w:pPr>
            <w:r>
              <w:rPr>
                <w:rFonts w:eastAsia="Malgun Gothic"/>
                <w:color w:val="000000"/>
                <w:kern w:val="24"/>
                <w:sz w:val="20"/>
                <w:lang w:val="sv-SE"/>
              </w:rPr>
              <w:t>Precoding</w:t>
            </w:r>
          </w:p>
        </w:tc>
        <w:tc>
          <w:tcPr>
            <w:tcW w:w="5666" w:type="dxa"/>
            <w:shd w:val="clear" w:color="auto" w:fill="auto"/>
            <w:vAlign w:val="center"/>
          </w:tcPr>
          <w:p w14:paraId="28DAEBA7" w14:textId="7C75FF91" w:rsidR="006148EA" w:rsidRPr="00AC5B13" w:rsidRDefault="006148EA" w:rsidP="00614629">
            <w:pPr>
              <w:spacing w:line="240" w:lineRule="atLeast"/>
              <w:rPr>
                <w:snapToGrid w:val="0"/>
                <w:lang w:val="en-US"/>
              </w:rPr>
            </w:pPr>
            <w:r w:rsidRPr="00AC5B13">
              <w:rPr>
                <w:snapToGrid w:val="0"/>
                <w:lang w:val="en-US"/>
              </w:rPr>
              <w:t xml:space="preserve">Wideband, based on PMI feedback. For SDM </w:t>
            </w:r>
            <w:r w:rsidR="001B28BB" w:rsidRPr="00AC5B13">
              <w:rPr>
                <w:snapToGrid w:val="0"/>
                <w:lang w:val="en-US"/>
              </w:rPr>
              <w:t>schemes</w:t>
            </w:r>
            <w:r w:rsidRPr="00AC5B13">
              <w:rPr>
                <w:snapToGrid w:val="0"/>
                <w:lang w:val="en-US"/>
              </w:rPr>
              <w:t xml:space="preserve"> 1a and 1b, joint CSI feedback is used. </w:t>
            </w:r>
          </w:p>
        </w:tc>
      </w:tr>
    </w:tbl>
    <w:p w14:paraId="0EAE546D" w14:textId="77777777" w:rsidR="00F85890" w:rsidRPr="00F85890" w:rsidRDefault="00F85890" w:rsidP="00F85890"/>
    <w:sectPr w:rsidR="00F85890" w:rsidRPr="00F85890" w:rsidSect="00C02A4C">
      <w:headerReference w:type="even" r:id="rId34"/>
      <w:footerReference w:type="default" r:id="rId35"/>
      <w:footnotePr>
        <w:numRestart w:val="eachSect"/>
      </w:footnotePr>
      <w:pgSz w:w="12240" w:h="15840" w:code="1"/>
      <w:pgMar w:top="1440" w:right="1440" w:bottom="1440" w:left="1440"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F4B1CE" w14:textId="77777777" w:rsidR="008D06D8" w:rsidRDefault="008D06D8">
      <w:r>
        <w:separator/>
      </w:r>
    </w:p>
  </w:endnote>
  <w:endnote w:type="continuationSeparator" w:id="0">
    <w:p w14:paraId="74AEE054" w14:textId="77777777" w:rsidR="008D06D8" w:rsidRDefault="008D06D8">
      <w:r>
        <w:continuationSeparator/>
      </w:r>
    </w:p>
  </w:endnote>
  <w:endnote w:type="continuationNotice" w:id="1">
    <w:p w14:paraId="1820C5B2" w14:textId="77777777" w:rsidR="008D06D8" w:rsidRDefault="008D06D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A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6CC4F2C" w14:textId="12B5DDF0" w:rsidR="001F50C3" w:rsidRDefault="001F50C3"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2</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5BB426F" w14:textId="77777777" w:rsidR="008D06D8" w:rsidRDefault="008D06D8">
      <w:r>
        <w:separator/>
      </w:r>
    </w:p>
  </w:footnote>
  <w:footnote w:type="continuationSeparator" w:id="0">
    <w:p w14:paraId="12344378" w14:textId="77777777" w:rsidR="008D06D8" w:rsidRDefault="008D06D8">
      <w:r>
        <w:continuationSeparator/>
      </w:r>
    </w:p>
  </w:footnote>
  <w:footnote w:type="continuationNotice" w:id="1">
    <w:p w14:paraId="6121AD09" w14:textId="77777777" w:rsidR="008D06D8" w:rsidRDefault="008D06D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E0E8C68" w14:textId="77777777" w:rsidR="001F50C3" w:rsidRDefault="001F50C3">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D806E8"/>
    <w:multiLevelType w:val="hybridMultilevel"/>
    <w:tmpl w:val="2896809A"/>
    <w:lvl w:ilvl="0" w:tplc="04090001">
      <w:start w:val="1"/>
      <w:numFmt w:val="bullet"/>
      <w:lvlText w:val=""/>
      <w:lvlJc w:val="left"/>
      <w:pPr>
        <w:ind w:left="2421" w:hanging="360"/>
      </w:pPr>
      <w:rPr>
        <w:rFonts w:ascii="Symbol" w:hAnsi="Symbol" w:hint="default"/>
      </w:rPr>
    </w:lvl>
    <w:lvl w:ilvl="1" w:tplc="04090003" w:tentative="1">
      <w:start w:val="1"/>
      <w:numFmt w:val="bullet"/>
      <w:lvlText w:val="o"/>
      <w:lvlJc w:val="left"/>
      <w:pPr>
        <w:ind w:left="3141" w:hanging="360"/>
      </w:pPr>
      <w:rPr>
        <w:rFonts w:ascii="Courier New" w:hAnsi="Courier New" w:cs="Courier New" w:hint="default"/>
      </w:rPr>
    </w:lvl>
    <w:lvl w:ilvl="2" w:tplc="04090005" w:tentative="1">
      <w:start w:val="1"/>
      <w:numFmt w:val="bullet"/>
      <w:lvlText w:val=""/>
      <w:lvlJc w:val="left"/>
      <w:pPr>
        <w:ind w:left="3861" w:hanging="360"/>
      </w:pPr>
      <w:rPr>
        <w:rFonts w:ascii="Wingdings" w:hAnsi="Wingdings" w:hint="default"/>
      </w:rPr>
    </w:lvl>
    <w:lvl w:ilvl="3" w:tplc="04090001" w:tentative="1">
      <w:start w:val="1"/>
      <w:numFmt w:val="bullet"/>
      <w:lvlText w:val=""/>
      <w:lvlJc w:val="left"/>
      <w:pPr>
        <w:ind w:left="4581" w:hanging="360"/>
      </w:pPr>
      <w:rPr>
        <w:rFonts w:ascii="Symbol" w:hAnsi="Symbol" w:hint="default"/>
      </w:rPr>
    </w:lvl>
    <w:lvl w:ilvl="4" w:tplc="04090003" w:tentative="1">
      <w:start w:val="1"/>
      <w:numFmt w:val="bullet"/>
      <w:lvlText w:val="o"/>
      <w:lvlJc w:val="left"/>
      <w:pPr>
        <w:ind w:left="5301" w:hanging="360"/>
      </w:pPr>
      <w:rPr>
        <w:rFonts w:ascii="Courier New" w:hAnsi="Courier New" w:cs="Courier New" w:hint="default"/>
      </w:rPr>
    </w:lvl>
    <w:lvl w:ilvl="5" w:tplc="04090005" w:tentative="1">
      <w:start w:val="1"/>
      <w:numFmt w:val="bullet"/>
      <w:lvlText w:val=""/>
      <w:lvlJc w:val="left"/>
      <w:pPr>
        <w:ind w:left="6021" w:hanging="360"/>
      </w:pPr>
      <w:rPr>
        <w:rFonts w:ascii="Wingdings" w:hAnsi="Wingdings" w:hint="default"/>
      </w:rPr>
    </w:lvl>
    <w:lvl w:ilvl="6" w:tplc="04090001" w:tentative="1">
      <w:start w:val="1"/>
      <w:numFmt w:val="bullet"/>
      <w:lvlText w:val=""/>
      <w:lvlJc w:val="left"/>
      <w:pPr>
        <w:ind w:left="6741" w:hanging="360"/>
      </w:pPr>
      <w:rPr>
        <w:rFonts w:ascii="Symbol" w:hAnsi="Symbol" w:hint="default"/>
      </w:rPr>
    </w:lvl>
    <w:lvl w:ilvl="7" w:tplc="04090003" w:tentative="1">
      <w:start w:val="1"/>
      <w:numFmt w:val="bullet"/>
      <w:lvlText w:val="o"/>
      <w:lvlJc w:val="left"/>
      <w:pPr>
        <w:ind w:left="7461" w:hanging="360"/>
      </w:pPr>
      <w:rPr>
        <w:rFonts w:ascii="Courier New" w:hAnsi="Courier New" w:cs="Courier New" w:hint="default"/>
      </w:rPr>
    </w:lvl>
    <w:lvl w:ilvl="8" w:tplc="04090005" w:tentative="1">
      <w:start w:val="1"/>
      <w:numFmt w:val="bullet"/>
      <w:lvlText w:val=""/>
      <w:lvlJc w:val="left"/>
      <w:pPr>
        <w:ind w:left="8181" w:hanging="360"/>
      </w:pPr>
      <w:rPr>
        <w:rFonts w:ascii="Wingdings" w:hAnsi="Wingdings" w:hint="default"/>
      </w:rPr>
    </w:lvl>
  </w:abstractNum>
  <w:abstractNum w:abstractNumId="2" w15:restartNumberingAfterBreak="0">
    <w:nsid w:val="02552047"/>
    <w:multiLevelType w:val="multilevel"/>
    <w:tmpl w:val="BDA27B22"/>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b w:val="0"/>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3" w15:restartNumberingAfterBreak="0">
    <w:nsid w:val="0C9B459C"/>
    <w:multiLevelType w:val="hybridMultilevel"/>
    <w:tmpl w:val="09BCDE80"/>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4" w15:restartNumberingAfterBreak="0">
    <w:nsid w:val="10FF3E56"/>
    <w:multiLevelType w:val="hybridMultilevel"/>
    <w:tmpl w:val="71BA7C06"/>
    <w:lvl w:ilvl="0" w:tplc="48CE779E">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47D385F"/>
    <w:multiLevelType w:val="hybridMultilevel"/>
    <w:tmpl w:val="BAD4CE9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18AB1A05"/>
    <w:multiLevelType w:val="hybridMultilevel"/>
    <w:tmpl w:val="BFC206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353F0D"/>
    <w:multiLevelType w:val="hybridMultilevel"/>
    <w:tmpl w:val="1D5232B2"/>
    <w:lvl w:ilvl="0" w:tplc="AC968F4C">
      <w:start w:val="3"/>
      <w:numFmt w:val="bullet"/>
      <w:lvlText w:val="-"/>
      <w:lvlJc w:val="left"/>
      <w:pPr>
        <w:ind w:left="760" w:hanging="360"/>
      </w:pPr>
      <w:rPr>
        <w:rFonts w:ascii="Times New Roman" w:eastAsia="Malgun Gothic" w:hAnsi="Times New Roman" w:cs="Times New Roman" w:hint="default"/>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600" w:hanging="400"/>
      </w:pPr>
      <w:rPr>
        <w:rFonts w:ascii="Courier New" w:hAnsi="Courier New" w:cs="Courier New" w:hint="default"/>
      </w:rPr>
    </w:lvl>
    <w:lvl w:ilvl="3" w:tplc="AC968F4C">
      <w:start w:val="3"/>
      <w:numFmt w:val="bullet"/>
      <w:lvlText w:val="-"/>
      <w:lvlJc w:val="left"/>
      <w:pPr>
        <w:ind w:left="2000" w:hanging="400"/>
      </w:pPr>
      <w:rPr>
        <w:rFonts w:ascii="Times New Roman" w:eastAsia="Malgun Gothic" w:hAnsi="Times New Roman" w:cs="Times New Roman"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8" w15:restartNumberingAfterBreak="0">
    <w:nsid w:val="272D34A5"/>
    <w:multiLevelType w:val="hybridMultilevel"/>
    <w:tmpl w:val="B838AD1C"/>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20B1359"/>
    <w:multiLevelType w:val="multilevel"/>
    <w:tmpl w:val="320B135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3A73F03"/>
    <w:multiLevelType w:val="hybridMultilevel"/>
    <w:tmpl w:val="18F2755C"/>
    <w:lvl w:ilvl="0" w:tplc="F6DE3358">
      <w:numFmt w:val="bullet"/>
      <w:lvlText w:val="-"/>
      <w:lvlJc w:val="left"/>
      <w:pPr>
        <w:ind w:left="2160" w:hanging="360"/>
      </w:pPr>
      <w:rPr>
        <w:rFonts w:ascii="Times New Roman" w:eastAsia="MS Mincho" w:hAnsi="Times New Roman" w:cs="Times New Roman" w:hint="default"/>
      </w:rPr>
    </w:lvl>
    <w:lvl w:ilvl="1" w:tplc="04090003">
      <w:start w:val="1"/>
      <w:numFmt w:val="bullet"/>
      <w:lvlText w:val="o"/>
      <w:lvlJc w:val="left"/>
      <w:pPr>
        <w:ind w:left="2880" w:hanging="360"/>
      </w:pPr>
      <w:rPr>
        <w:rFonts w:ascii="Courier New" w:hAnsi="Courier New" w:cs="Courier New" w:hint="default"/>
      </w:rPr>
    </w:lvl>
    <w:lvl w:ilvl="2" w:tplc="F6DE3358">
      <w:numFmt w:val="bullet"/>
      <w:lvlText w:val="-"/>
      <w:lvlJc w:val="left"/>
      <w:pPr>
        <w:ind w:left="3600" w:hanging="360"/>
      </w:pPr>
      <w:rPr>
        <w:rFonts w:ascii="Times New Roman" w:eastAsia="MS Mincho" w:hAnsi="Times New Roman" w:cs="Times New Roman"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start w:val="1"/>
      <w:numFmt w:val="bullet"/>
      <w:lvlText w:val=""/>
      <w:lvlJc w:val="left"/>
      <w:pPr>
        <w:ind w:left="5760" w:hanging="360"/>
      </w:pPr>
      <w:rPr>
        <w:rFonts w:ascii="Wingdings" w:hAnsi="Wingdings" w:hint="default"/>
      </w:rPr>
    </w:lvl>
    <w:lvl w:ilvl="6" w:tplc="04090001">
      <w:start w:val="1"/>
      <w:numFmt w:val="bullet"/>
      <w:lvlText w:val=""/>
      <w:lvlJc w:val="left"/>
      <w:pPr>
        <w:ind w:left="6480" w:hanging="360"/>
      </w:pPr>
      <w:rPr>
        <w:rFonts w:ascii="Symbol" w:hAnsi="Symbol" w:hint="default"/>
      </w:rPr>
    </w:lvl>
    <w:lvl w:ilvl="7" w:tplc="04090003">
      <w:start w:val="1"/>
      <w:numFmt w:val="bullet"/>
      <w:lvlText w:val="o"/>
      <w:lvlJc w:val="left"/>
      <w:pPr>
        <w:ind w:left="7200" w:hanging="360"/>
      </w:pPr>
      <w:rPr>
        <w:rFonts w:ascii="Courier New" w:hAnsi="Courier New" w:cs="Courier New" w:hint="default"/>
      </w:rPr>
    </w:lvl>
    <w:lvl w:ilvl="8" w:tplc="04090005">
      <w:start w:val="1"/>
      <w:numFmt w:val="bullet"/>
      <w:lvlText w:val=""/>
      <w:lvlJc w:val="left"/>
      <w:pPr>
        <w:ind w:left="7920" w:hanging="360"/>
      </w:pPr>
      <w:rPr>
        <w:rFonts w:ascii="Wingdings" w:hAnsi="Wingdings" w:hint="default"/>
      </w:rPr>
    </w:lvl>
  </w:abstractNum>
  <w:abstractNum w:abstractNumId="13" w15:restartNumberingAfterBreak="0">
    <w:nsid w:val="34CD6155"/>
    <w:multiLevelType w:val="hybridMultilevel"/>
    <w:tmpl w:val="7C0683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A2613E4"/>
    <w:multiLevelType w:val="hybridMultilevel"/>
    <w:tmpl w:val="AC060582"/>
    <w:lvl w:ilvl="0" w:tplc="F028F0C0">
      <w:start w:val="1"/>
      <w:numFmt w:val="decimal"/>
      <w:pStyle w:val="KeyProposal"/>
      <w:lvlText w:val="Key Proposal %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3AA46647"/>
    <w:multiLevelType w:val="hybridMultilevel"/>
    <w:tmpl w:val="11B80870"/>
    <w:lvl w:ilvl="0" w:tplc="04EAE1CA">
      <w:start w:val="1"/>
      <w:numFmt w:val="decimal"/>
      <w:pStyle w:val="Proposal"/>
      <w:lvlText w:val="Proposal %1"/>
      <w:lvlJc w:val="left"/>
      <w:pPr>
        <w:tabs>
          <w:tab w:val="num" w:pos="1304"/>
        </w:tabs>
        <w:ind w:left="1304" w:hanging="1304"/>
      </w:pPr>
      <w:rPr>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3B696D4D"/>
    <w:multiLevelType w:val="hybridMultilevel"/>
    <w:tmpl w:val="7690F9B8"/>
    <w:lvl w:ilvl="0" w:tplc="04090003">
      <w:start w:val="1"/>
      <w:numFmt w:val="bullet"/>
      <w:lvlText w:val="o"/>
      <w:lvlJc w:val="left"/>
      <w:pPr>
        <w:ind w:left="1494" w:hanging="360"/>
      </w:pPr>
      <w:rPr>
        <w:rFonts w:ascii="Courier New" w:hAnsi="Courier New" w:cs="Courier New" w:hint="default"/>
      </w:rPr>
    </w:lvl>
    <w:lvl w:ilvl="1" w:tplc="04090003">
      <w:start w:val="1"/>
      <w:numFmt w:val="bullet"/>
      <w:lvlText w:val="o"/>
      <w:lvlJc w:val="left"/>
      <w:pPr>
        <w:ind w:left="2214" w:hanging="360"/>
      </w:pPr>
      <w:rPr>
        <w:rFonts w:ascii="Courier New" w:hAnsi="Courier New" w:cs="Courier New" w:hint="default"/>
      </w:rPr>
    </w:lvl>
    <w:lvl w:ilvl="2" w:tplc="04090005">
      <w:start w:val="1"/>
      <w:numFmt w:val="bullet"/>
      <w:lvlText w:val=""/>
      <w:lvlJc w:val="left"/>
      <w:pPr>
        <w:ind w:left="2934" w:hanging="360"/>
      </w:pPr>
      <w:rPr>
        <w:rFonts w:ascii="Wingdings" w:hAnsi="Wingdings" w:hint="default"/>
      </w:rPr>
    </w:lvl>
    <w:lvl w:ilvl="3" w:tplc="04090001">
      <w:start w:val="1"/>
      <w:numFmt w:val="bullet"/>
      <w:lvlText w:val=""/>
      <w:lvlJc w:val="left"/>
      <w:pPr>
        <w:ind w:left="3654" w:hanging="360"/>
      </w:pPr>
      <w:rPr>
        <w:rFonts w:ascii="Symbol" w:hAnsi="Symbol" w:hint="default"/>
      </w:rPr>
    </w:lvl>
    <w:lvl w:ilvl="4" w:tplc="04090003">
      <w:start w:val="1"/>
      <w:numFmt w:val="bullet"/>
      <w:lvlText w:val="o"/>
      <w:lvlJc w:val="left"/>
      <w:pPr>
        <w:ind w:left="4374" w:hanging="360"/>
      </w:pPr>
      <w:rPr>
        <w:rFonts w:ascii="Courier New" w:hAnsi="Courier New" w:cs="Courier New" w:hint="default"/>
      </w:rPr>
    </w:lvl>
    <w:lvl w:ilvl="5" w:tplc="04090005">
      <w:start w:val="1"/>
      <w:numFmt w:val="bullet"/>
      <w:lvlText w:val=""/>
      <w:lvlJc w:val="left"/>
      <w:pPr>
        <w:ind w:left="5094" w:hanging="360"/>
      </w:pPr>
      <w:rPr>
        <w:rFonts w:ascii="Wingdings" w:hAnsi="Wingdings" w:hint="default"/>
      </w:rPr>
    </w:lvl>
    <w:lvl w:ilvl="6" w:tplc="04090001">
      <w:start w:val="1"/>
      <w:numFmt w:val="bullet"/>
      <w:lvlText w:val=""/>
      <w:lvlJc w:val="left"/>
      <w:pPr>
        <w:ind w:left="5814" w:hanging="360"/>
      </w:pPr>
      <w:rPr>
        <w:rFonts w:ascii="Symbol" w:hAnsi="Symbol" w:hint="default"/>
      </w:rPr>
    </w:lvl>
    <w:lvl w:ilvl="7" w:tplc="04090003">
      <w:start w:val="1"/>
      <w:numFmt w:val="bullet"/>
      <w:lvlText w:val="o"/>
      <w:lvlJc w:val="left"/>
      <w:pPr>
        <w:ind w:left="6534" w:hanging="360"/>
      </w:pPr>
      <w:rPr>
        <w:rFonts w:ascii="Courier New" w:hAnsi="Courier New" w:cs="Courier New" w:hint="default"/>
      </w:rPr>
    </w:lvl>
    <w:lvl w:ilvl="8" w:tplc="04090005">
      <w:start w:val="1"/>
      <w:numFmt w:val="bullet"/>
      <w:lvlText w:val=""/>
      <w:lvlJc w:val="left"/>
      <w:pPr>
        <w:ind w:left="7254" w:hanging="360"/>
      </w:pPr>
      <w:rPr>
        <w:rFonts w:ascii="Wingdings" w:hAnsi="Wingdings" w:hint="default"/>
      </w:rPr>
    </w:lvl>
  </w:abstractNum>
  <w:abstractNum w:abstractNumId="17"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8"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A55685D"/>
    <w:multiLevelType w:val="singleLevel"/>
    <w:tmpl w:val="947A7058"/>
    <w:lvl w:ilvl="0">
      <w:start w:val="1"/>
      <w:numFmt w:val="bullet"/>
      <w:pStyle w:val="BodyTextIndent2"/>
      <w:lvlText w:val=""/>
      <w:lvlJc w:val="left"/>
      <w:pPr>
        <w:tabs>
          <w:tab w:val="num" w:pos="992"/>
        </w:tabs>
        <w:ind w:left="992" w:hanging="425"/>
      </w:pPr>
      <w:rPr>
        <w:rFonts w:ascii="Symbol" w:hAnsi="Symbol" w:hint="default"/>
      </w:rPr>
    </w:lvl>
  </w:abstractNum>
  <w:abstractNum w:abstractNumId="20" w15:restartNumberingAfterBreak="0">
    <w:nsid w:val="4ABD6EAC"/>
    <w:multiLevelType w:val="multilevel"/>
    <w:tmpl w:val="4ABD6EA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5156122"/>
    <w:multiLevelType w:val="multilevel"/>
    <w:tmpl w:val="55156122"/>
    <w:lvl w:ilvl="0">
      <w:start w:val="1"/>
      <w:numFmt w:val="bullet"/>
      <w:lvlText w:val=""/>
      <w:lvlJc w:val="left"/>
      <w:pPr>
        <w:ind w:left="774" w:hanging="360"/>
      </w:pPr>
      <w:rPr>
        <w:rFonts w:ascii="Symbol" w:hAnsi="Symbol" w:hint="default"/>
      </w:rPr>
    </w:lvl>
    <w:lvl w:ilvl="1">
      <w:start w:val="1"/>
      <w:numFmt w:val="bullet"/>
      <w:lvlText w:val="o"/>
      <w:lvlJc w:val="left"/>
      <w:pPr>
        <w:ind w:left="1494" w:hanging="360"/>
      </w:pPr>
      <w:rPr>
        <w:rFonts w:ascii="Courier New" w:hAnsi="Courier New" w:cs="Courier New" w:hint="default"/>
      </w:rPr>
    </w:lvl>
    <w:lvl w:ilvl="2">
      <w:start w:val="1"/>
      <w:numFmt w:val="bullet"/>
      <w:lvlText w:val=""/>
      <w:lvlJc w:val="left"/>
      <w:pPr>
        <w:ind w:left="2214" w:hanging="360"/>
      </w:pPr>
      <w:rPr>
        <w:rFonts w:ascii="Wingdings" w:hAnsi="Wingdings" w:hint="default"/>
      </w:rPr>
    </w:lvl>
    <w:lvl w:ilvl="3">
      <w:start w:val="1"/>
      <w:numFmt w:val="bullet"/>
      <w:lvlText w:val=""/>
      <w:lvlJc w:val="left"/>
      <w:pPr>
        <w:ind w:left="2934" w:hanging="360"/>
      </w:pPr>
      <w:rPr>
        <w:rFonts w:ascii="Symbol" w:hAnsi="Symbol" w:hint="default"/>
      </w:rPr>
    </w:lvl>
    <w:lvl w:ilvl="4">
      <w:start w:val="1"/>
      <w:numFmt w:val="bullet"/>
      <w:lvlText w:val="o"/>
      <w:lvlJc w:val="left"/>
      <w:pPr>
        <w:ind w:left="3654" w:hanging="360"/>
      </w:pPr>
      <w:rPr>
        <w:rFonts w:ascii="Courier New" w:hAnsi="Courier New" w:cs="Courier New" w:hint="default"/>
      </w:rPr>
    </w:lvl>
    <w:lvl w:ilvl="5">
      <w:start w:val="1"/>
      <w:numFmt w:val="bullet"/>
      <w:lvlText w:val=""/>
      <w:lvlJc w:val="left"/>
      <w:pPr>
        <w:ind w:left="4374" w:hanging="360"/>
      </w:pPr>
      <w:rPr>
        <w:rFonts w:ascii="Wingdings" w:hAnsi="Wingdings" w:hint="default"/>
      </w:rPr>
    </w:lvl>
    <w:lvl w:ilvl="6">
      <w:start w:val="1"/>
      <w:numFmt w:val="bullet"/>
      <w:lvlText w:val=""/>
      <w:lvlJc w:val="left"/>
      <w:pPr>
        <w:ind w:left="5094" w:hanging="360"/>
      </w:pPr>
      <w:rPr>
        <w:rFonts w:ascii="Symbol" w:hAnsi="Symbol" w:hint="default"/>
      </w:rPr>
    </w:lvl>
    <w:lvl w:ilvl="7">
      <w:start w:val="1"/>
      <w:numFmt w:val="bullet"/>
      <w:lvlText w:val="o"/>
      <w:lvlJc w:val="left"/>
      <w:pPr>
        <w:ind w:left="5814" w:hanging="360"/>
      </w:pPr>
      <w:rPr>
        <w:rFonts w:ascii="Courier New" w:hAnsi="Courier New" w:cs="Courier New" w:hint="default"/>
      </w:rPr>
    </w:lvl>
    <w:lvl w:ilvl="8">
      <w:start w:val="1"/>
      <w:numFmt w:val="bullet"/>
      <w:lvlText w:val=""/>
      <w:lvlJc w:val="left"/>
      <w:pPr>
        <w:ind w:left="6534" w:hanging="360"/>
      </w:pPr>
      <w:rPr>
        <w:rFonts w:ascii="Wingdings" w:hAnsi="Wingdings" w:hint="default"/>
      </w:rPr>
    </w:lvl>
  </w:abstractNum>
  <w:abstractNum w:abstractNumId="24"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C074A74"/>
    <w:multiLevelType w:val="multilevel"/>
    <w:tmpl w:val="5C074A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E3723EA"/>
    <w:multiLevelType w:val="multilevel"/>
    <w:tmpl w:val="5E3723E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3807E69"/>
    <w:multiLevelType w:val="multilevel"/>
    <w:tmpl w:val="63807E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C9B497B"/>
    <w:multiLevelType w:val="hybridMultilevel"/>
    <w:tmpl w:val="C9927920"/>
    <w:lvl w:ilvl="0" w:tplc="83B8CA12">
      <w:start w:val="4"/>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0" w15:restartNumberingAfterBreak="0">
    <w:nsid w:val="6CB943FE"/>
    <w:multiLevelType w:val="hybridMultilevel"/>
    <w:tmpl w:val="642A2C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F6DE3358">
      <w:numFmt w:val="bullet"/>
      <w:lvlText w:val="-"/>
      <w:lvlJc w:val="left"/>
      <w:pPr>
        <w:ind w:left="2260" w:hanging="460"/>
      </w:pPr>
      <w:rPr>
        <w:rFonts w:ascii="Times New Roman" w:eastAsia="MS Mincho" w:hAnsi="Times New Roman" w:cs="Times New Roman"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73C34B93"/>
    <w:multiLevelType w:val="hybridMultilevel"/>
    <w:tmpl w:val="407C42C2"/>
    <w:lvl w:ilvl="0" w:tplc="6AE66CDA">
      <w:start w:val="2"/>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2" w15:restartNumberingAfterBreak="0">
    <w:nsid w:val="77F5464F"/>
    <w:multiLevelType w:val="hybridMultilevel"/>
    <w:tmpl w:val="FD58B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BF009AF"/>
    <w:multiLevelType w:val="hybridMultilevel"/>
    <w:tmpl w:val="C07E30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3">
      <w:start w:val="1"/>
      <w:numFmt w:val="bullet"/>
      <w:lvlText w:val="o"/>
      <w:lvlJc w:val="left"/>
      <w:pPr>
        <w:ind w:left="2260" w:hanging="4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2"/>
  </w:num>
  <w:num w:numId="2">
    <w:abstractNumId w:val="21"/>
  </w:num>
  <w:num w:numId="3">
    <w:abstractNumId w:val="15"/>
  </w:num>
  <w:num w:numId="4">
    <w:abstractNumId w:val="17"/>
  </w:num>
  <w:num w:numId="5">
    <w:abstractNumId w:val="9"/>
  </w:num>
  <w:num w:numId="6">
    <w:abstractNumId w:val="18"/>
  </w:num>
  <w:num w:numId="7">
    <w:abstractNumId w:val="24"/>
  </w:num>
  <w:num w:numId="8">
    <w:abstractNumId w:val="10"/>
  </w:num>
  <w:num w:numId="9">
    <w:abstractNumId w:val="22"/>
  </w:num>
  <w:num w:numId="10">
    <w:abstractNumId w:val="14"/>
  </w:num>
  <w:num w:numId="11">
    <w:abstractNumId w:val="27"/>
  </w:num>
  <w:num w:numId="12">
    <w:abstractNumId w:val="19"/>
  </w:num>
  <w:num w:numId="1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14">
    <w:abstractNumId w:val="6"/>
  </w:num>
  <w:num w:numId="15">
    <w:abstractNumId w:val="8"/>
  </w:num>
  <w:num w:numId="16">
    <w:abstractNumId w:val="25"/>
  </w:num>
  <w:num w:numId="17">
    <w:abstractNumId w:val="26"/>
  </w:num>
  <w:num w:numId="18">
    <w:abstractNumId w:val="13"/>
  </w:num>
  <w:num w:numId="19">
    <w:abstractNumId w:val="6"/>
  </w:num>
  <w:num w:numId="20">
    <w:abstractNumId w:val="20"/>
  </w:num>
  <w:num w:numId="21">
    <w:abstractNumId w:val="28"/>
  </w:num>
  <w:num w:numId="22">
    <w:abstractNumId w:val="33"/>
  </w:num>
  <w:num w:numId="23">
    <w:abstractNumId w:val="30"/>
  </w:num>
  <w:num w:numId="24">
    <w:abstractNumId w:val="12"/>
  </w:num>
  <w:num w:numId="25">
    <w:abstractNumId w:val="3"/>
  </w:num>
  <w:num w:numId="26">
    <w:abstractNumId w:val="16"/>
  </w:num>
  <w:num w:numId="27">
    <w:abstractNumId w:val="5"/>
  </w:num>
  <w:num w:numId="2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5"/>
  </w:num>
  <w:num w:numId="32">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28"/>
  </w:num>
  <w:num w:numId="34">
    <w:abstractNumId w:val="11"/>
  </w:num>
  <w:num w:numId="35">
    <w:abstractNumId w:val="23"/>
  </w:num>
  <w:num w:numId="36">
    <w:abstractNumId w:val="2"/>
    <w:lvlOverride w:ilvl="0">
      <w:startOverride w:val="2"/>
    </w:lvlOverride>
  </w:num>
  <w:num w:numId="37">
    <w:abstractNumId w:val="7"/>
  </w:num>
  <w:num w:numId="38">
    <w:abstractNumId w:val="4"/>
  </w:num>
  <w:num w:numId="39">
    <w:abstractNumId w:val="32"/>
  </w:num>
  <w:num w:numId="40">
    <w:abstractNumId w:val="1"/>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oNotDisplayPageBoundaries/>
  <w:printFractionalCharacterWidth/>
  <w:activeWritingStyle w:appName="MSWord" w:lang="en-US" w:vendorID="64" w:dllVersion="0" w:nlCheck="1" w:checkStyle="1"/>
  <w:activeWritingStyle w:appName="MSWord" w:lang="en-GB" w:vendorID="64" w:dllVersion="0" w:nlCheck="1" w:checkStyle="1"/>
  <w:activeWritingStyle w:appName="MSWord" w:lang="de-DE" w:vendorID="64" w:dllVersion="0" w:nlCheck="1" w:checkStyle="1"/>
  <w:activeWritingStyle w:appName="MSWord" w:lang="en-US" w:vendorID="64" w:dllVersion="6" w:nlCheck="1" w:checkStyle="1"/>
  <w:activeWritingStyle w:appName="MSWord" w:lang="en-GB" w:vendorID="64" w:dllVersion="6" w:nlCheck="1" w:checkStyle="1"/>
  <w:activeWritingStyle w:appName="MSWord" w:lang="fr-FR" w:vendorID="64" w:dllVersion="6" w:nlCheck="1" w:checkStyle="0"/>
  <w:activeWritingStyle w:appName="MSWord" w:lang="sv-SE"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stylePaneSortMethod w:val="0000"/>
  <w:defaultTabStop w:val="567"/>
  <w:autoHyphenation/>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8193"/>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C6832"/>
    <w:rsid w:val="00000024"/>
    <w:rsid w:val="000006E1"/>
    <w:rsid w:val="00000F7A"/>
    <w:rsid w:val="00001BD0"/>
    <w:rsid w:val="00002446"/>
    <w:rsid w:val="00002450"/>
    <w:rsid w:val="000025E0"/>
    <w:rsid w:val="00002953"/>
    <w:rsid w:val="00002A37"/>
    <w:rsid w:val="00002AEA"/>
    <w:rsid w:val="000039B2"/>
    <w:rsid w:val="00003C8C"/>
    <w:rsid w:val="00003F5E"/>
    <w:rsid w:val="000048B8"/>
    <w:rsid w:val="0000504F"/>
    <w:rsid w:val="00005B58"/>
    <w:rsid w:val="00006446"/>
    <w:rsid w:val="00006512"/>
    <w:rsid w:val="00006896"/>
    <w:rsid w:val="0000736E"/>
    <w:rsid w:val="00007CDC"/>
    <w:rsid w:val="00007FD6"/>
    <w:rsid w:val="0001047E"/>
    <w:rsid w:val="00011B28"/>
    <w:rsid w:val="000124DF"/>
    <w:rsid w:val="00012B1E"/>
    <w:rsid w:val="000131DB"/>
    <w:rsid w:val="00013744"/>
    <w:rsid w:val="00015B43"/>
    <w:rsid w:val="00015D15"/>
    <w:rsid w:val="00016285"/>
    <w:rsid w:val="00016613"/>
    <w:rsid w:val="00016F17"/>
    <w:rsid w:val="00017C5A"/>
    <w:rsid w:val="00017ECF"/>
    <w:rsid w:val="00020B6C"/>
    <w:rsid w:val="00021550"/>
    <w:rsid w:val="00021F7C"/>
    <w:rsid w:val="00022AD0"/>
    <w:rsid w:val="00022E0A"/>
    <w:rsid w:val="00023179"/>
    <w:rsid w:val="000231BE"/>
    <w:rsid w:val="00023DE7"/>
    <w:rsid w:val="000245AB"/>
    <w:rsid w:val="00024CE0"/>
    <w:rsid w:val="0002564D"/>
    <w:rsid w:val="00025ECA"/>
    <w:rsid w:val="0002694F"/>
    <w:rsid w:val="00027150"/>
    <w:rsid w:val="00027643"/>
    <w:rsid w:val="00030B30"/>
    <w:rsid w:val="00031D23"/>
    <w:rsid w:val="000325B8"/>
    <w:rsid w:val="00032747"/>
    <w:rsid w:val="00034521"/>
    <w:rsid w:val="00034C15"/>
    <w:rsid w:val="00034DE8"/>
    <w:rsid w:val="00035802"/>
    <w:rsid w:val="00035FFF"/>
    <w:rsid w:val="0003660B"/>
    <w:rsid w:val="00036BA1"/>
    <w:rsid w:val="00036BF2"/>
    <w:rsid w:val="000375C6"/>
    <w:rsid w:val="00037AEA"/>
    <w:rsid w:val="00040596"/>
    <w:rsid w:val="00041656"/>
    <w:rsid w:val="00042009"/>
    <w:rsid w:val="000421EF"/>
    <w:rsid w:val="000422E2"/>
    <w:rsid w:val="00042754"/>
    <w:rsid w:val="00042AE4"/>
    <w:rsid w:val="00042E89"/>
    <w:rsid w:val="00042F22"/>
    <w:rsid w:val="0004323A"/>
    <w:rsid w:val="000436A1"/>
    <w:rsid w:val="000444EF"/>
    <w:rsid w:val="0004463C"/>
    <w:rsid w:val="0004468E"/>
    <w:rsid w:val="000451F7"/>
    <w:rsid w:val="000457E3"/>
    <w:rsid w:val="00045AA3"/>
    <w:rsid w:val="000466B1"/>
    <w:rsid w:val="000466D5"/>
    <w:rsid w:val="00046916"/>
    <w:rsid w:val="0004749D"/>
    <w:rsid w:val="0005092A"/>
    <w:rsid w:val="00051235"/>
    <w:rsid w:val="00052629"/>
    <w:rsid w:val="00052A07"/>
    <w:rsid w:val="000534E3"/>
    <w:rsid w:val="000546DE"/>
    <w:rsid w:val="00054A0B"/>
    <w:rsid w:val="0005606A"/>
    <w:rsid w:val="0005607A"/>
    <w:rsid w:val="0005682F"/>
    <w:rsid w:val="00057006"/>
    <w:rsid w:val="00057117"/>
    <w:rsid w:val="0005715F"/>
    <w:rsid w:val="000572B5"/>
    <w:rsid w:val="00060465"/>
    <w:rsid w:val="00060DB1"/>
    <w:rsid w:val="0006128C"/>
    <w:rsid w:val="000616E7"/>
    <w:rsid w:val="00062025"/>
    <w:rsid w:val="00062CAD"/>
    <w:rsid w:val="0006402A"/>
    <w:rsid w:val="000640B0"/>
    <w:rsid w:val="0006487E"/>
    <w:rsid w:val="000652C3"/>
    <w:rsid w:val="000656EF"/>
    <w:rsid w:val="000658AB"/>
    <w:rsid w:val="00065C9F"/>
    <w:rsid w:val="00065E1A"/>
    <w:rsid w:val="00065F67"/>
    <w:rsid w:val="00066AB6"/>
    <w:rsid w:val="00066BDA"/>
    <w:rsid w:val="00066F7E"/>
    <w:rsid w:val="00067139"/>
    <w:rsid w:val="000701B3"/>
    <w:rsid w:val="0007089E"/>
    <w:rsid w:val="00070A6B"/>
    <w:rsid w:val="00071299"/>
    <w:rsid w:val="00071740"/>
    <w:rsid w:val="00071A7D"/>
    <w:rsid w:val="00071CAA"/>
    <w:rsid w:val="00071EA6"/>
    <w:rsid w:val="00072530"/>
    <w:rsid w:val="000733DE"/>
    <w:rsid w:val="000738D2"/>
    <w:rsid w:val="0007398C"/>
    <w:rsid w:val="00073B7F"/>
    <w:rsid w:val="000741A9"/>
    <w:rsid w:val="0007436D"/>
    <w:rsid w:val="00074BEA"/>
    <w:rsid w:val="00074EE6"/>
    <w:rsid w:val="0007523A"/>
    <w:rsid w:val="000753A5"/>
    <w:rsid w:val="00075665"/>
    <w:rsid w:val="000758B4"/>
    <w:rsid w:val="00075FCA"/>
    <w:rsid w:val="0007601E"/>
    <w:rsid w:val="00076714"/>
    <w:rsid w:val="00076E49"/>
    <w:rsid w:val="000772CA"/>
    <w:rsid w:val="00077E5F"/>
    <w:rsid w:val="0008036A"/>
    <w:rsid w:val="00080617"/>
    <w:rsid w:val="00080D96"/>
    <w:rsid w:val="00081AE6"/>
    <w:rsid w:val="00081EEA"/>
    <w:rsid w:val="00082754"/>
    <w:rsid w:val="00082BCB"/>
    <w:rsid w:val="000844EA"/>
    <w:rsid w:val="00084AC4"/>
    <w:rsid w:val="00084AF6"/>
    <w:rsid w:val="0008521F"/>
    <w:rsid w:val="000855EB"/>
    <w:rsid w:val="00085B52"/>
    <w:rsid w:val="000860BE"/>
    <w:rsid w:val="000866F2"/>
    <w:rsid w:val="00086D7C"/>
    <w:rsid w:val="00086DDC"/>
    <w:rsid w:val="00087C36"/>
    <w:rsid w:val="0009009F"/>
    <w:rsid w:val="0009022B"/>
    <w:rsid w:val="00090516"/>
    <w:rsid w:val="000906B8"/>
    <w:rsid w:val="00090F34"/>
    <w:rsid w:val="00091557"/>
    <w:rsid w:val="00091696"/>
    <w:rsid w:val="00091950"/>
    <w:rsid w:val="000924C1"/>
    <w:rsid w:val="000924F0"/>
    <w:rsid w:val="00093316"/>
    <w:rsid w:val="00093474"/>
    <w:rsid w:val="00093C48"/>
    <w:rsid w:val="00094174"/>
    <w:rsid w:val="00094388"/>
    <w:rsid w:val="00094C49"/>
    <w:rsid w:val="0009510F"/>
    <w:rsid w:val="000A0001"/>
    <w:rsid w:val="000A05C1"/>
    <w:rsid w:val="000A0BC3"/>
    <w:rsid w:val="000A119D"/>
    <w:rsid w:val="000A15BA"/>
    <w:rsid w:val="000A1B7B"/>
    <w:rsid w:val="000A28FB"/>
    <w:rsid w:val="000A2B85"/>
    <w:rsid w:val="000A2B8C"/>
    <w:rsid w:val="000A2C0A"/>
    <w:rsid w:val="000A3C51"/>
    <w:rsid w:val="000A4890"/>
    <w:rsid w:val="000A4A98"/>
    <w:rsid w:val="000A4BC2"/>
    <w:rsid w:val="000A4FF6"/>
    <w:rsid w:val="000A56A9"/>
    <w:rsid w:val="000A56F2"/>
    <w:rsid w:val="000A5F99"/>
    <w:rsid w:val="000A604F"/>
    <w:rsid w:val="000A617F"/>
    <w:rsid w:val="000A6F80"/>
    <w:rsid w:val="000A7740"/>
    <w:rsid w:val="000B0C8B"/>
    <w:rsid w:val="000B1071"/>
    <w:rsid w:val="000B2139"/>
    <w:rsid w:val="000B2548"/>
    <w:rsid w:val="000B26FA"/>
    <w:rsid w:val="000B2719"/>
    <w:rsid w:val="000B291B"/>
    <w:rsid w:val="000B2CFF"/>
    <w:rsid w:val="000B34A6"/>
    <w:rsid w:val="000B3A8F"/>
    <w:rsid w:val="000B3E9F"/>
    <w:rsid w:val="000B40CF"/>
    <w:rsid w:val="000B418A"/>
    <w:rsid w:val="000B4AB9"/>
    <w:rsid w:val="000B4B2D"/>
    <w:rsid w:val="000B5329"/>
    <w:rsid w:val="000B58C3"/>
    <w:rsid w:val="000B61E9"/>
    <w:rsid w:val="000B6D5F"/>
    <w:rsid w:val="000B7B60"/>
    <w:rsid w:val="000C0C0B"/>
    <w:rsid w:val="000C0D96"/>
    <w:rsid w:val="000C165A"/>
    <w:rsid w:val="000C1AEB"/>
    <w:rsid w:val="000C2235"/>
    <w:rsid w:val="000C25AD"/>
    <w:rsid w:val="000C2CC5"/>
    <w:rsid w:val="000C2E19"/>
    <w:rsid w:val="000C344E"/>
    <w:rsid w:val="000C3BAC"/>
    <w:rsid w:val="000C3C37"/>
    <w:rsid w:val="000C41F2"/>
    <w:rsid w:val="000C4377"/>
    <w:rsid w:val="000C4C24"/>
    <w:rsid w:val="000C4E23"/>
    <w:rsid w:val="000C60B8"/>
    <w:rsid w:val="000C68F3"/>
    <w:rsid w:val="000C7518"/>
    <w:rsid w:val="000C77C0"/>
    <w:rsid w:val="000D0D07"/>
    <w:rsid w:val="000D0E7E"/>
    <w:rsid w:val="000D0F2B"/>
    <w:rsid w:val="000D13EA"/>
    <w:rsid w:val="000D1488"/>
    <w:rsid w:val="000D1880"/>
    <w:rsid w:val="000D22B4"/>
    <w:rsid w:val="000D316F"/>
    <w:rsid w:val="000D42E8"/>
    <w:rsid w:val="000D4797"/>
    <w:rsid w:val="000D60E3"/>
    <w:rsid w:val="000D6B2E"/>
    <w:rsid w:val="000D72B2"/>
    <w:rsid w:val="000E0009"/>
    <w:rsid w:val="000E0527"/>
    <w:rsid w:val="000E1AE1"/>
    <w:rsid w:val="000E1E92"/>
    <w:rsid w:val="000E5327"/>
    <w:rsid w:val="000E5EC0"/>
    <w:rsid w:val="000E63C4"/>
    <w:rsid w:val="000E77B8"/>
    <w:rsid w:val="000E7967"/>
    <w:rsid w:val="000F06D6"/>
    <w:rsid w:val="000F0EB1"/>
    <w:rsid w:val="000F1106"/>
    <w:rsid w:val="000F338F"/>
    <w:rsid w:val="000F3409"/>
    <w:rsid w:val="000F3678"/>
    <w:rsid w:val="000F3BE9"/>
    <w:rsid w:val="000F3C4F"/>
    <w:rsid w:val="000F3EB1"/>
    <w:rsid w:val="000F3F6C"/>
    <w:rsid w:val="000F470E"/>
    <w:rsid w:val="000F47C6"/>
    <w:rsid w:val="000F4B4C"/>
    <w:rsid w:val="000F5BF5"/>
    <w:rsid w:val="000F600C"/>
    <w:rsid w:val="000F6D00"/>
    <w:rsid w:val="000F6DF3"/>
    <w:rsid w:val="000F6E3A"/>
    <w:rsid w:val="000F72FA"/>
    <w:rsid w:val="00100314"/>
    <w:rsid w:val="0010048B"/>
    <w:rsid w:val="001005FF"/>
    <w:rsid w:val="00100B56"/>
    <w:rsid w:val="001010EB"/>
    <w:rsid w:val="00101484"/>
    <w:rsid w:val="001014BC"/>
    <w:rsid w:val="00101BE7"/>
    <w:rsid w:val="00101FEC"/>
    <w:rsid w:val="001023BF"/>
    <w:rsid w:val="0010429B"/>
    <w:rsid w:val="0010488A"/>
    <w:rsid w:val="00106056"/>
    <w:rsid w:val="001062FB"/>
    <w:rsid w:val="001063E6"/>
    <w:rsid w:val="001064BC"/>
    <w:rsid w:val="00106A88"/>
    <w:rsid w:val="001070C4"/>
    <w:rsid w:val="0010715B"/>
    <w:rsid w:val="00107EE9"/>
    <w:rsid w:val="00110458"/>
    <w:rsid w:val="00111212"/>
    <w:rsid w:val="001114D5"/>
    <w:rsid w:val="001118A8"/>
    <w:rsid w:val="00112C4A"/>
    <w:rsid w:val="00112C8C"/>
    <w:rsid w:val="0011312E"/>
    <w:rsid w:val="001132EB"/>
    <w:rsid w:val="001133A2"/>
    <w:rsid w:val="00113CF4"/>
    <w:rsid w:val="00114001"/>
    <w:rsid w:val="00114642"/>
    <w:rsid w:val="001146D6"/>
    <w:rsid w:val="00114C0D"/>
    <w:rsid w:val="001153EA"/>
    <w:rsid w:val="0011550B"/>
    <w:rsid w:val="00115643"/>
    <w:rsid w:val="00115ACE"/>
    <w:rsid w:val="001165ED"/>
    <w:rsid w:val="00116765"/>
    <w:rsid w:val="001170AB"/>
    <w:rsid w:val="001172F8"/>
    <w:rsid w:val="0011781E"/>
    <w:rsid w:val="00117B93"/>
    <w:rsid w:val="00121401"/>
    <w:rsid w:val="001219F5"/>
    <w:rsid w:val="00121A20"/>
    <w:rsid w:val="001228EC"/>
    <w:rsid w:val="0012320A"/>
    <w:rsid w:val="0012377F"/>
    <w:rsid w:val="001238F9"/>
    <w:rsid w:val="0012420B"/>
    <w:rsid w:val="00124314"/>
    <w:rsid w:val="00125948"/>
    <w:rsid w:val="00126101"/>
    <w:rsid w:val="001261DE"/>
    <w:rsid w:val="00126B27"/>
    <w:rsid w:val="00126B4A"/>
    <w:rsid w:val="00126B73"/>
    <w:rsid w:val="00127145"/>
    <w:rsid w:val="00127A16"/>
    <w:rsid w:val="00127A19"/>
    <w:rsid w:val="00127B6C"/>
    <w:rsid w:val="00127BE2"/>
    <w:rsid w:val="0013013F"/>
    <w:rsid w:val="001304FD"/>
    <w:rsid w:val="00130551"/>
    <w:rsid w:val="001308A8"/>
    <w:rsid w:val="00130F1D"/>
    <w:rsid w:val="00130FE5"/>
    <w:rsid w:val="001319D9"/>
    <w:rsid w:val="001322E9"/>
    <w:rsid w:val="00132FD0"/>
    <w:rsid w:val="00134339"/>
    <w:rsid w:val="001343DB"/>
    <w:rsid w:val="001344C0"/>
    <w:rsid w:val="00134518"/>
    <w:rsid w:val="001346FA"/>
    <w:rsid w:val="00134B7E"/>
    <w:rsid w:val="00135252"/>
    <w:rsid w:val="00135749"/>
    <w:rsid w:val="00135A79"/>
    <w:rsid w:val="00137136"/>
    <w:rsid w:val="00137841"/>
    <w:rsid w:val="00137AB5"/>
    <w:rsid w:val="00137BBC"/>
    <w:rsid w:val="00137F0B"/>
    <w:rsid w:val="00140153"/>
    <w:rsid w:val="00140491"/>
    <w:rsid w:val="00140B05"/>
    <w:rsid w:val="00141767"/>
    <w:rsid w:val="001425D4"/>
    <w:rsid w:val="0014276F"/>
    <w:rsid w:val="00142E84"/>
    <w:rsid w:val="00143016"/>
    <w:rsid w:val="001447CC"/>
    <w:rsid w:val="00145654"/>
    <w:rsid w:val="00145A5E"/>
    <w:rsid w:val="00146A8C"/>
    <w:rsid w:val="00146A8F"/>
    <w:rsid w:val="00146F14"/>
    <w:rsid w:val="00147A41"/>
    <w:rsid w:val="00147FEF"/>
    <w:rsid w:val="00150272"/>
    <w:rsid w:val="00151734"/>
    <w:rsid w:val="00151E23"/>
    <w:rsid w:val="00152422"/>
    <w:rsid w:val="001526E0"/>
    <w:rsid w:val="0015297A"/>
    <w:rsid w:val="0015373E"/>
    <w:rsid w:val="00154707"/>
    <w:rsid w:val="001551B5"/>
    <w:rsid w:val="001557F8"/>
    <w:rsid w:val="001561AC"/>
    <w:rsid w:val="00157E4B"/>
    <w:rsid w:val="00160DC3"/>
    <w:rsid w:val="00161351"/>
    <w:rsid w:val="001617D0"/>
    <w:rsid w:val="00162339"/>
    <w:rsid w:val="001625FC"/>
    <w:rsid w:val="0016289D"/>
    <w:rsid w:val="00162F87"/>
    <w:rsid w:val="00163226"/>
    <w:rsid w:val="001636EC"/>
    <w:rsid w:val="001659C1"/>
    <w:rsid w:val="001660AA"/>
    <w:rsid w:val="001661CA"/>
    <w:rsid w:val="001666E3"/>
    <w:rsid w:val="0017041B"/>
    <w:rsid w:val="001706EC"/>
    <w:rsid w:val="00170891"/>
    <w:rsid w:val="00170FC4"/>
    <w:rsid w:val="00171061"/>
    <w:rsid w:val="001723FD"/>
    <w:rsid w:val="0017253E"/>
    <w:rsid w:val="001731F8"/>
    <w:rsid w:val="00173A8E"/>
    <w:rsid w:val="00174111"/>
    <w:rsid w:val="001742B8"/>
    <w:rsid w:val="00174925"/>
    <w:rsid w:val="00175052"/>
    <w:rsid w:val="001751D7"/>
    <w:rsid w:val="0017553F"/>
    <w:rsid w:val="00175F81"/>
    <w:rsid w:val="00176408"/>
    <w:rsid w:val="00176BB2"/>
    <w:rsid w:val="00176F74"/>
    <w:rsid w:val="00177249"/>
    <w:rsid w:val="00177A67"/>
    <w:rsid w:val="00177B76"/>
    <w:rsid w:val="0018014E"/>
    <w:rsid w:val="00180281"/>
    <w:rsid w:val="00180D3E"/>
    <w:rsid w:val="001811AA"/>
    <w:rsid w:val="0018143F"/>
    <w:rsid w:val="0018160B"/>
    <w:rsid w:val="001828D6"/>
    <w:rsid w:val="001837B6"/>
    <w:rsid w:val="00184B0A"/>
    <w:rsid w:val="0018543C"/>
    <w:rsid w:val="0018546A"/>
    <w:rsid w:val="00185550"/>
    <w:rsid w:val="00185587"/>
    <w:rsid w:val="00186516"/>
    <w:rsid w:val="00186702"/>
    <w:rsid w:val="001909E5"/>
    <w:rsid w:val="00190AC1"/>
    <w:rsid w:val="001911DD"/>
    <w:rsid w:val="00192669"/>
    <w:rsid w:val="0019272F"/>
    <w:rsid w:val="0019283B"/>
    <w:rsid w:val="00192C7C"/>
    <w:rsid w:val="001931D3"/>
    <w:rsid w:val="0019341A"/>
    <w:rsid w:val="001943F3"/>
    <w:rsid w:val="0019508A"/>
    <w:rsid w:val="00195A79"/>
    <w:rsid w:val="00196C4D"/>
    <w:rsid w:val="0019700C"/>
    <w:rsid w:val="001975BF"/>
    <w:rsid w:val="00197DF9"/>
    <w:rsid w:val="00197F9E"/>
    <w:rsid w:val="001A0BFC"/>
    <w:rsid w:val="001A0FCE"/>
    <w:rsid w:val="001A18EC"/>
    <w:rsid w:val="001A1987"/>
    <w:rsid w:val="001A22E7"/>
    <w:rsid w:val="001A2564"/>
    <w:rsid w:val="001A3AFB"/>
    <w:rsid w:val="001A43E7"/>
    <w:rsid w:val="001A4AFD"/>
    <w:rsid w:val="001A5DB2"/>
    <w:rsid w:val="001A5E55"/>
    <w:rsid w:val="001A6173"/>
    <w:rsid w:val="001A6CBA"/>
    <w:rsid w:val="001A6EF5"/>
    <w:rsid w:val="001A7053"/>
    <w:rsid w:val="001B0120"/>
    <w:rsid w:val="001B03F3"/>
    <w:rsid w:val="001B0875"/>
    <w:rsid w:val="001B0BC4"/>
    <w:rsid w:val="001B0CC7"/>
    <w:rsid w:val="001B0D97"/>
    <w:rsid w:val="001B0FD9"/>
    <w:rsid w:val="001B1239"/>
    <w:rsid w:val="001B1A26"/>
    <w:rsid w:val="001B24FD"/>
    <w:rsid w:val="001B28BB"/>
    <w:rsid w:val="001B3648"/>
    <w:rsid w:val="001B36A1"/>
    <w:rsid w:val="001B4C09"/>
    <w:rsid w:val="001B5A5D"/>
    <w:rsid w:val="001B5AE8"/>
    <w:rsid w:val="001B604C"/>
    <w:rsid w:val="001B633D"/>
    <w:rsid w:val="001B69A6"/>
    <w:rsid w:val="001B6AA6"/>
    <w:rsid w:val="001B6C05"/>
    <w:rsid w:val="001B70CB"/>
    <w:rsid w:val="001B7403"/>
    <w:rsid w:val="001B7977"/>
    <w:rsid w:val="001B7DFA"/>
    <w:rsid w:val="001C0D15"/>
    <w:rsid w:val="001C1CE5"/>
    <w:rsid w:val="001C3D2A"/>
    <w:rsid w:val="001C3FC0"/>
    <w:rsid w:val="001C4352"/>
    <w:rsid w:val="001C461A"/>
    <w:rsid w:val="001C47BD"/>
    <w:rsid w:val="001C5B7A"/>
    <w:rsid w:val="001C6830"/>
    <w:rsid w:val="001C68DB"/>
    <w:rsid w:val="001C6D57"/>
    <w:rsid w:val="001C70D0"/>
    <w:rsid w:val="001C7FCB"/>
    <w:rsid w:val="001D0996"/>
    <w:rsid w:val="001D0AD0"/>
    <w:rsid w:val="001D0C9C"/>
    <w:rsid w:val="001D18FC"/>
    <w:rsid w:val="001D197B"/>
    <w:rsid w:val="001D2576"/>
    <w:rsid w:val="001D26A0"/>
    <w:rsid w:val="001D2F2E"/>
    <w:rsid w:val="001D315B"/>
    <w:rsid w:val="001D3EA9"/>
    <w:rsid w:val="001D42F6"/>
    <w:rsid w:val="001D4B47"/>
    <w:rsid w:val="001D4BEB"/>
    <w:rsid w:val="001D51BA"/>
    <w:rsid w:val="001D5416"/>
    <w:rsid w:val="001D5604"/>
    <w:rsid w:val="001D56AE"/>
    <w:rsid w:val="001D589C"/>
    <w:rsid w:val="001D6007"/>
    <w:rsid w:val="001D6342"/>
    <w:rsid w:val="001D6402"/>
    <w:rsid w:val="001D64D2"/>
    <w:rsid w:val="001D6D53"/>
    <w:rsid w:val="001D6F5C"/>
    <w:rsid w:val="001D75F6"/>
    <w:rsid w:val="001D7C7F"/>
    <w:rsid w:val="001E0680"/>
    <w:rsid w:val="001E08D7"/>
    <w:rsid w:val="001E0B5A"/>
    <w:rsid w:val="001E0DEF"/>
    <w:rsid w:val="001E1E70"/>
    <w:rsid w:val="001E2560"/>
    <w:rsid w:val="001E267E"/>
    <w:rsid w:val="001E3509"/>
    <w:rsid w:val="001E3805"/>
    <w:rsid w:val="001E3B2B"/>
    <w:rsid w:val="001E3BCD"/>
    <w:rsid w:val="001E40EF"/>
    <w:rsid w:val="001E498A"/>
    <w:rsid w:val="001E5176"/>
    <w:rsid w:val="001E58E2"/>
    <w:rsid w:val="001E633E"/>
    <w:rsid w:val="001E7AED"/>
    <w:rsid w:val="001F06D8"/>
    <w:rsid w:val="001F06E2"/>
    <w:rsid w:val="001F1645"/>
    <w:rsid w:val="001F277A"/>
    <w:rsid w:val="001F2DB2"/>
    <w:rsid w:val="001F2FED"/>
    <w:rsid w:val="001F36BE"/>
    <w:rsid w:val="001F36EB"/>
    <w:rsid w:val="001F3916"/>
    <w:rsid w:val="001F3985"/>
    <w:rsid w:val="001F3C3C"/>
    <w:rsid w:val="001F4E61"/>
    <w:rsid w:val="001F4FFB"/>
    <w:rsid w:val="001F50C3"/>
    <w:rsid w:val="001F54A3"/>
    <w:rsid w:val="001F54C5"/>
    <w:rsid w:val="001F5991"/>
    <w:rsid w:val="001F59DA"/>
    <w:rsid w:val="001F5D72"/>
    <w:rsid w:val="001F662C"/>
    <w:rsid w:val="001F7074"/>
    <w:rsid w:val="00200019"/>
    <w:rsid w:val="00200490"/>
    <w:rsid w:val="0020103F"/>
    <w:rsid w:val="0020131E"/>
    <w:rsid w:val="00201C98"/>
    <w:rsid w:val="00201F3A"/>
    <w:rsid w:val="00202B4F"/>
    <w:rsid w:val="00203CD0"/>
    <w:rsid w:val="00203F96"/>
    <w:rsid w:val="002050E8"/>
    <w:rsid w:val="00205CE2"/>
    <w:rsid w:val="00205D7F"/>
    <w:rsid w:val="0020616C"/>
    <w:rsid w:val="002067A0"/>
    <w:rsid w:val="002069B2"/>
    <w:rsid w:val="0020713B"/>
    <w:rsid w:val="00207161"/>
    <w:rsid w:val="00207440"/>
    <w:rsid w:val="00207729"/>
    <w:rsid w:val="0020797E"/>
    <w:rsid w:val="00207EDB"/>
    <w:rsid w:val="00207FA3"/>
    <w:rsid w:val="0021009C"/>
    <w:rsid w:val="00210B90"/>
    <w:rsid w:val="00211031"/>
    <w:rsid w:val="002116C8"/>
    <w:rsid w:val="002119D2"/>
    <w:rsid w:val="00211FBF"/>
    <w:rsid w:val="00212799"/>
    <w:rsid w:val="00212E3B"/>
    <w:rsid w:val="002147E5"/>
    <w:rsid w:val="00214DA8"/>
    <w:rsid w:val="00215423"/>
    <w:rsid w:val="0021543A"/>
    <w:rsid w:val="002158FA"/>
    <w:rsid w:val="0021627C"/>
    <w:rsid w:val="00216FE0"/>
    <w:rsid w:val="00217193"/>
    <w:rsid w:val="00217242"/>
    <w:rsid w:val="0021725C"/>
    <w:rsid w:val="0021758B"/>
    <w:rsid w:val="002179E1"/>
    <w:rsid w:val="00217CF9"/>
    <w:rsid w:val="00220465"/>
    <w:rsid w:val="00220546"/>
    <w:rsid w:val="00220600"/>
    <w:rsid w:val="0022082C"/>
    <w:rsid w:val="00220DD8"/>
    <w:rsid w:val="00221488"/>
    <w:rsid w:val="0022158D"/>
    <w:rsid w:val="00221874"/>
    <w:rsid w:val="002224DB"/>
    <w:rsid w:val="00223113"/>
    <w:rsid w:val="002234AE"/>
    <w:rsid w:val="00223E6D"/>
    <w:rsid w:val="00223FCB"/>
    <w:rsid w:val="00224AE7"/>
    <w:rsid w:val="002252C3"/>
    <w:rsid w:val="00225B3D"/>
    <w:rsid w:val="00225C54"/>
    <w:rsid w:val="00226B2B"/>
    <w:rsid w:val="00227D83"/>
    <w:rsid w:val="00230765"/>
    <w:rsid w:val="0023134E"/>
    <w:rsid w:val="002319E4"/>
    <w:rsid w:val="00233A9F"/>
    <w:rsid w:val="00233DDF"/>
    <w:rsid w:val="00234CA0"/>
    <w:rsid w:val="00235128"/>
    <w:rsid w:val="0023527D"/>
    <w:rsid w:val="00235632"/>
    <w:rsid w:val="00235837"/>
    <w:rsid w:val="00235872"/>
    <w:rsid w:val="002365BB"/>
    <w:rsid w:val="00236BB8"/>
    <w:rsid w:val="0023728E"/>
    <w:rsid w:val="00237294"/>
    <w:rsid w:val="00237FF2"/>
    <w:rsid w:val="00240040"/>
    <w:rsid w:val="00240462"/>
    <w:rsid w:val="00240AB6"/>
    <w:rsid w:val="00241124"/>
    <w:rsid w:val="00241559"/>
    <w:rsid w:val="0024327B"/>
    <w:rsid w:val="002435B3"/>
    <w:rsid w:val="002436BB"/>
    <w:rsid w:val="0024391A"/>
    <w:rsid w:val="00243D47"/>
    <w:rsid w:val="00243E1D"/>
    <w:rsid w:val="002451ED"/>
    <w:rsid w:val="002454AC"/>
    <w:rsid w:val="002455EF"/>
    <w:rsid w:val="002458EB"/>
    <w:rsid w:val="00245C42"/>
    <w:rsid w:val="002462D4"/>
    <w:rsid w:val="002465C9"/>
    <w:rsid w:val="00246846"/>
    <w:rsid w:val="002471E4"/>
    <w:rsid w:val="00247B69"/>
    <w:rsid w:val="00247BE8"/>
    <w:rsid w:val="00247E38"/>
    <w:rsid w:val="002500C8"/>
    <w:rsid w:val="00250B01"/>
    <w:rsid w:val="00251916"/>
    <w:rsid w:val="00251BE5"/>
    <w:rsid w:val="00251DD8"/>
    <w:rsid w:val="0025223E"/>
    <w:rsid w:val="0025232C"/>
    <w:rsid w:val="00253E1D"/>
    <w:rsid w:val="0025400F"/>
    <w:rsid w:val="002542B5"/>
    <w:rsid w:val="00255C48"/>
    <w:rsid w:val="00255F64"/>
    <w:rsid w:val="0025693D"/>
    <w:rsid w:val="00256A27"/>
    <w:rsid w:val="00257543"/>
    <w:rsid w:val="0025767C"/>
    <w:rsid w:val="002578CD"/>
    <w:rsid w:val="00257BC5"/>
    <w:rsid w:val="00260520"/>
    <w:rsid w:val="00260624"/>
    <w:rsid w:val="002606E9"/>
    <w:rsid w:val="002607A5"/>
    <w:rsid w:val="002611E7"/>
    <w:rsid w:val="0026142E"/>
    <w:rsid w:val="002617E7"/>
    <w:rsid w:val="002628A4"/>
    <w:rsid w:val="00262B84"/>
    <w:rsid w:val="00262CF6"/>
    <w:rsid w:val="00262D37"/>
    <w:rsid w:val="00262F7D"/>
    <w:rsid w:val="002637FD"/>
    <w:rsid w:val="00264228"/>
    <w:rsid w:val="00264334"/>
    <w:rsid w:val="002644DE"/>
    <w:rsid w:val="0026473E"/>
    <w:rsid w:val="0026490B"/>
    <w:rsid w:val="002650C6"/>
    <w:rsid w:val="0026523C"/>
    <w:rsid w:val="0026542E"/>
    <w:rsid w:val="00265BA8"/>
    <w:rsid w:val="00266042"/>
    <w:rsid w:val="00266214"/>
    <w:rsid w:val="0026622F"/>
    <w:rsid w:val="0026626B"/>
    <w:rsid w:val="00266850"/>
    <w:rsid w:val="00267824"/>
    <w:rsid w:val="00267C83"/>
    <w:rsid w:val="0027144F"/>
    <w:rsid w:val="00271803"/>
    <w:rsid w:val="00271813"/>
    <w:rsid w:val="00271F3A"/>
    <w:rsid w:val="00272420"/>
    <w:rsid w:val="00272BED"/>
    <w:rsid w:val="00272CF7"/>
    <w:rsid w:val="00273278"/>
    <w:rsid w:val="002737F4"/>
    <w:rsid w:val="00273E45"/>
    <w:rsid w:val="00273F38"/>
    <w:rsid w:val="00273FAA"/>
    <w:rsid w:val="00274025"/>
    <w:rsid w:val="00274276"/>
    <w:rsid w:val="00274EE6"/>
    <w:rsid w:val="00275A8F"/>
    <w:rsid w:val="00276EC1"/>
    <w:rsid w:val="00276FD0"/>
    <w:rsid w:val="00277468"/>
    <w:rsid w:val="00277B43"/>
    <w:rsid w:val="00277CB7"/>
    <w:rsid w:val="002805F5"/>
    <w:rsid w:val="002806B8"/>
    <w:rsid w:val="00280751"/>
    <w:rsid w:val="00280A61"/>
    <w:rsid w:val="00280F79"/>
    <w:rsid w:val="00282270"/>
    <w:rsid w:val="0028280A"/>
    <w:rsid w:val="00282D77"/>
    <w:rsid w:val="00283179"/>
    <w:rsid w:val="00283ADC"/>
    <w:rsid w:val="00283F13"/>
    <w:rsid w:val="00285F6F"/>
    <w:rsid w:val="00286390"/>
    <w:rsid w:val="0028691E"/>
    <w:rsid w:val="00286ACD"/>
    <w:rsid w:val="00287838"/>
    <w:rsid w:val="00287886"/>
    <w:rsid w:val="00287A3D"/>
    <w:rsid w:val="00290317"/>
    <w:rsid w:val="002907B5"/>
    <w:rsid w:val="00290808"/>
    <w:rsid w:val="0029082A"/>
    <w:rsid w:val="002919CD"/>
    <w:rsid w:val="00291D02"/>
    <w:rsid w:val="0029224C"/>
    <w:rsid w:val="002923FC"/>
    <w:rsid w:val="00292E35"/>
    <w:rsid w:val="00292EB7"/>
    <w:rsid w:val="00293222"/>
    <w:rsid w:val="00293453"/>
    <w:rsid w:val="00293647"/>
    <w:rsid w:val="00293A71"/>
    <w:rsid w:val="00293A84"/>
    <w:rsid w:val="00293EE2"/>
    <w:rsid w:val="00294021"/>
    <w:rsid w:val="0029429F"/>
    <w:rsid w:val="00296227"/>
    <w:rsid w:val="00296F44"/>
    <w:rsid w:val="0029777D"/>
    <w:rsid w:val="002A055E"/>
    <w:rsid w:val="002A0B3E"/>
    <w:rsid w:val="002A1A98"/>
    <w:rsid w:val="002A1D4E"/>
    <w:rsid w:val="002A2869"/>
    <w:rsid w:val="002A3080"/>
    <w:rsid w:val="002A3153"/>
    <w:rsid w:val="002A4246"/>
    <w:rsid w:val="002A42F1"/>
    <w:rsid w:val="002A4867"/>
    <w:rsid w:val="002A4F9F"/>
    <w:rsid w:val="002A664C"/>
    <w:rsid w:val="002A6ABA"/>
    <w:rsid w:val="002A7882"/>
    <w:rsid w:val="002B0168"/>
    <w:rsid w:val="002B0850"/>
    <w:rsid w:val="002B105C"/>
    <w:rsid w:val="002B15FB"/>
    <w:rsid w:val="002B1994"/>
    <w:rsid w:val="002B1A1F"/>
    <w:rsid w:val="002B1D0D"/>
    <w:rsid w:val="002B1EFF"/>
    <w:rsid w:val="002B21A6"/>
    <w:rsid w:val="002B24D6"/>
    <w:rsid w:val="002B26F8"/>
    <w:rsid w:val="002B274C"/>
    <w:rsid w:val="002B3A67"/>
    <w:rsid w:val="002B4954"/>
    <w:rsid w:val="002B5A3D"/>
    <w:rsid w:val="002B6176"/>
    <w:rsid w:val="002B760C"/>
    <w:rsid w:val="002B7EBD"/>
    <w:rsid w:val="002C0280"/>
    <w:rsid w:val="002C0321"/>
    <w:rsid w:val="002C0B86"/>
    <w:rsid w:val="002C100A"/>
    <w:rsid w:val="002C1610"/>
    <w:rsid w:val="002C29CB"/>
    <w:rsid w:val="002C2DC4"/>
    <w:rsid w:val="002C3D56"/>
    <w:rsid w:val="002C41E6"/>
    <w:rsid w:val="002C4306"/>
    <w:rsid w:val="002C4CEA"/>
    <w:rsid w:val="002C4D7A"/>
    <w:rsid w:val="002C553C"/>
    <w:rsid w:val="002C6300"/>
    <w:rsid w:val="002C7649"/>
    <w:rsid w:val="002C7B53"/>
    <w:rsid w:val="002D071A"/>
    <w:rsid w:val="002D082B"/>
    <w:rsid w:val="002D0B82"/>
    <w:rsid w:val="002D0BCF"/>
    <w:rsid w:val="002D133C"/>
    <w:rsid w:val="002D27D0"/>
    <w:rsid w:val="002D2BBC"/>
    <w:rsid w:val="002D34B2"/>
    <w:rsid w:val="002D43C7"/>
    <w:rsid w:val="002D45A1"/>
    <w:rsid w:val="002D4C89"/>
    <w:rsid w:val="002D5689"/>
    <w:rsid w:val="002D5A9A"/>
    <w:rsid w:val="002D5E51"/>
    <w:rsid w:val="002D5FF2"/>
    <w:rsid w:val="002D7637"/>
    <w:rsid w:val="002D7B37"/>
    <w:rsid w:val="002E093B"/>
    <w:rsid w:val="002E0B05"/>
    <w:rsid w:val="002E11DF"/>
    <w:rsid w:val="002E17F2"/>
    <w:rsid w:val="002E191E"/>
    <w:rsid w:val="002E19F4"/>
    <w:rsid w:val="002E4B33"/>
    <w:rsid w:val="002E4DA3"/>
    <w:rsid w:val="002E4ECE"/>
    <w:rsid w:val="002E51E4"/>
    <w:rsid w:val="002E5864"/>
    <w:rsid w:val="002E5B7A"/>
    <w:rsid w:val="002E6401"/>
    <w:rsid w:val="002E6755"/>
    <w:rsid w:val="002E6A0C"/>
    <w:rsid w:val="002E72A7"/>
    <w:rsid w:val="002E7CAE"/>
    <w:rsid w:val="002F0638"/>
    <w:rsid w:val="002F0C55"/>
    <w:rsid w:val="002F10A6"/>
    <w:rsid w:val="002F11B2"/>
    <w:rsid w:val="002F169D"/>
    <w:rsid w:val="002F18B7"/>
    <w:rsid w:val="002F1969"/>
    <w:rsid w:val="002F2771"/>
    <w:rsid w:val="002F2DF7"/>
    <w:rsid w:val="002F2FE8"/>
    <w:rsid w:val="002F37A9"/>
    <w:rsid w:val="002F39AC"/>
    <w:rsid w:val="002F3A47"/>
    <w:rsid w:val="002F47F6"/>
    <w:rsid w:val="002F4976"/>
    <w:rsid w:val="002F5085"/>
    <w:rsid w:val="002F6062"/>
    <w:rsid w:val="002F6288"/>
    <w:rsid w:val="002F70B4"/>
    <w:rsid w:val="002F7566"/>
    <w:rsid w:val="00300553"/>
    <w:rsid w:val="003006AF"/>
    <w:rsid w:val="00300812"/>
    <w:rsid w:val="0030121B"/>
    <w:rsid w:val="00301CE6"/>
    <w:rsid w:val="0030256B"/>
    <w:rsid w:val="003026D0"/>
    <w:rsid w:val="00302AEA"/>
    <w:rsid w:val="00303771"/>
    <w:rsid w:val="003040E0"/>
    <w:rsid w:val="0030501F"/>
    <w:rsid w:val="0030512D"/>
    <w:rsid w:val="00305213"/>
    <w:rsid w:val="003054FD"/>
    <w:rsid w:val="00305D4D"/>
    <w:rsid w:val="00305E00"/>
    <w:rsid w:val="0030628D"/>
    <w:rsid w:val="003071CE"/>
    <w:rsid w:val="00307342"/>
    <w:rsid w:val="00307423"/>
    <w:rsid w:val="00307BA1"/>
    <w:rsid w:val="00307F80"/>
    <w:rsid w:val="00310195"/>
    <w:rsid w:val="003103FD"/>
    <w:rsid w:val="003108CC"/>
    <w:rsid w:val="00310B3F"/>
    <w:rsid w:val="00310DE0"/>
    <w:rsid w:val="00311084"/>
    <w:rsid w:val="0031108D"/>
    <w:rsid w:val="00311702"/>
    <w:rsid w:val="00311E82"/>
    <w:rsid w:val="00312851"/>
    <w:rsid w:val="00312E33"/>
    <w:rsid w:val="00312EA5"/>
    <w:rsid w:val="003130D8"/>
    <w:rsid w:val="00313470"/>
    <w:rsid w:val="00313FD6"/>
    <w:rsid w:val="00314202"/>
    <w:rsid w:val="003143BD"/>
    <w:rsid w:val="003144ED"/>
    <w:rsid w:val="003148C2"/>
    <w:rsid w:val="00314D07"/>
    <w:rsid w:val="00314EE1"/>
    <w:rsid w:val="0031535D"/>
    <w:rsid w:val="00315B12"/>
    <w:rsid w:val="00315B9D"/>
    <w:rsid w:val="00315BF2"/>
    <w:rsid w:val="00315DCF"/>
    <w:rsid w:val="003167BC"/>
    <w:rsid w:val="0031684E"/>
    <w:rsid w:val="00317982"/>
    <w:rsid w:val="003203ED"/>
    <w:rsid w:val="003203F9"/>
    <w:rsid w:val="003208C9"/>
    <w:rsid w:val="003212B8"/>
    <w:rsid w:val="00321A94"/>
    <w:rsid w:val="00321F41"/>
    <w:rsid w:val="00321FEC"/>
    <w:rsid w:val="0032276F"/>
    <w:rsid w:val="0032295D"/>
    <w:rsid w:val="00322C9F"/>
    <w:rsid w:val="00322F83"/>
    <w:rsid w:val="003239F3"/>
    <w:rsid w:val="003241B7"/>
    <w:rsid w:val="00324D23"/>
    <w:rsid w:val="003257D6"/>
    <w:rsid w:val="00326377"/>
    <w:rsid w:val="00326D30"/>
    <w:rsid w:val="0032713F"/>
    <w:rsid w:val="00327997"/>
    <w:rsid w:val="0033117A"/>
    <w:rsid w:val="00331751"/>
    <w:rsid w:val="00331846"/>
    <w:rsid w:val="00331B7B"/>
    <w:rsid w:val="00333729"/>
    <w:rsid w:val="00333DE3"/>
    <w:rsid w:val="00334579"/>
    <w:rsid w:val="003345D1"/>
    <w:rsid w:val="00334F12"/>
    <w:rsid w:val="00335858"/>
    <w:rsid w:val="00335D33"/>
    <w:rsid w:val="00335D97"/>
    <w:rsid w:val="00336014"/>
    <w:rsid w:val="003363D3"/>
    <w:rsid w:val="00336BDA"/>
    <w:rsid w:val="00337789"/>
    <w:rsid w:val="003406B3"/>
    <w:rsid w:val="003411EB"/>
    <w:rsid w:val="00341900"/>
    <w:rsid w:val="00341E0A"/>
    <w:rsid w:val="00341F41"/>
    <w:rsid w:val="00341FEB"/>
    <w:rsid w:val="003422D2"/>
    <w:rsid w:val="00342AD7"/>
    <w:rsid w:val="00342BD7"/>
    <w:rsid w:val="00343B58"/>
    <w:rsid w:val="00344F6C"/>
    <w:rsid w:val="00345999"/>
    <w:rsid w:val="0034698D"/>
    <w:rsid w:val="00346DB5"/>
    <w:rsid w:val="00346E10"/>
    <w:rsid w:val="00347233"/>
    <w:rsid w:val="003474E4"/>
    <w:rsid w:val="003477B1"/>
    <w:rsid w:val="00347AD9"/>
    <w:rsid w:val="00350030"/>
    <w:rsid w:val="00350C94"/>
    <w:rsid w:val="00351485"/>
    <w:rsid w:val="003519B5"/>
    <w:rsid w:val="00352223"/>
    <w:rsid w:val="003532EF"/>
    <w:rsid w:val="0035361E"/>
    <w:rsid w:val="00353AA5"/>
    <w:rsid w:val="0035474F"/>
    <w:rsid w:val="00355944"/>
    <w:rsid w:val="00355C6C"/>
    <w:rsid w:val="00355ECD"/>
    <w:rsid w:val="00356A14"/>
    <w:rsid w:val="00356AB8"/>
    <w:rsid w:val="00357380"/>
    <w:rsid w:val="003602D9"/>
    <w:rsid w:val="003604CE"/>
    <w:rsid w:val="0036056F"/>
    <w:rsid w:val="00360A9B"/>
    <w:rsid w:val="00361427"/>
    <w:rsid w:val="00361500"/>
    <w:rsid w:val="0036175F"/>
    <w:rsid w:val="00362946"/>
    <w:rsid w:val="00362E37"/>
    <w:rsid w:val="00362F7E"/>
    <w:rsid w:val="00363D79"/>
    <w:rsid w:val="0036444C"/>
    <w:rsid w:val="00364B1B"/>
    <w:rsid w:val="00364B2A"/>
    <w:rsid w:val="00364E64"/>
    <w:rsid w:val="00365A87"/>
    <w:rsid w:val="003660B8"/>
    <w:rsid w:val="003660CF"/>
    <w:rsid w:val="0036691C"/>
    <w:rsid w:val="00367501"/>
    <w:rsid w:val="00370046"/>
    <w:rsid w:val="00370217"/>
    <w:rsid w:val="003709EB"/>
    <w:rsid w:val="00370AEE"/>
    <w:rsid w:val="00370E47"/>
    <w:rsid w:val="00371143"/>
    <w:rsid w:val="003713A5"/>
    <w:rsid w:val="003716E6"/>
    <w:rsid w:val="00373AEC"/>
    <w:rsid w:val="003742AC"/>
    <w:rsid w:val="00374ADB"/>
    <w:rsid w:val="0037538F"/>
    <w:rsid w:val="00375759"/>
    <w:rsid w:val="003771FE"/>
    <w:rsid w:val="003773A8"/>
    <w:rsid w:val="003773D1"/>
    <w:rsid w:val="0037798D"/>
    <w:rsid w:val="00377CE1"/>
    <w:rsid w:val="00377CF9"/>
    <w:rsid w:val="003802D7"/>
    <w:rsid w:val="0038052F"/>
    <w:rsid w:val="00380B8A"/>
    <w:rsid w:val="00380BA4"/>
    <w:rsid w:val="00380CA8"/>
    <w:rsid w:val="003812CF"/>
    <w:rsid w:val="00382F6E"/>
    <w:rsid w:val="00385BF0"/>
    <w:rsid w:val="0038606C"/>
    <w:rsid w:val="00386496"/>
    <w:rsid w:val="00386B58"/>
    <w:rsid w:val="00386FE5"/>
    <w:rsid w:val="00387670"/>
    <w:rsid w:val="003904DB"/>
    <w:rsid w:val="0039136C"/>
    <w:rsid w:val="00391A6D"/>
    <w:rsid w:val="00392C28"/>
    <w:rsid w:val="003939FF"/>
    <w:rsid w:val="00393FE5"/>
    <w:rsid w:val="0039415F"/>
    <w:rsid w:val="003941EA"/>
    <w:rsid w:val="003942AF"/>
    <w:rsid w:val="003945B5"/>
    <w:rsid w:val="003947C2"/>
    <w:rsid w:val="0039536D"/>
    <w:rsid w:val="00395435"/>
    <w:rsid w:val="00395647"/>
    <w:rsid w:val="0039635D"/>
    <w:rsid w:val="00396589"/>
    <w:rsid w:val="00396C17"/>
    <w:rsid w:val="00396D7D"/>
    <w:rsid w:val="00396F7A"/>
    <w:rsid w:val="00397CC8"/>
    <w:rsid w:val="00397E79"/>
    <w:rsid w:val="003A0AB2"/>
    <w:rsid w:val="003A0B31"/>
    <w:rsid w:val="003A0E41"/>
    <w:rsid w:val="003A1D63"/>
    <w:rsid w:val="003A2223"/>
    <w:rsid w:val="003A246A"/>
    <w:rsid w:val="003A26C7"/>
    <w:rsid w:val="003A2A0F"/>
    <w:rsid w:val="003A300B"/>
    <w:rsid w:val="003A3D86"/>
    <w:rsid w:val="003A414E"/>
    <w:rsid w:val="003A45A1"/>
    <w:rsid w:val="003A49B9"/>
    <w:rsid w:val="003A4A33"/>
    <w:rsid w:val="003A4AB6"/>
    <w:rsid w:val="003A4EA4"/>
    <w:rsid w:val="003A5263"/>
    <w:rsid w:val="003A58EC"/>
    <w:rsid w:val="003A5B0A"/>
    <w:rsid w:val="003A5E49"/>
    <w:rsid w:val="003A6BAC"/>
    <w:rsid w:val="003A750A"/>
    <w:rsid w:val="003A7DAB"/>
    <w:rsid w:val="003A7EF3"/>
    <w:rsid w:val="003B03AD"/>
    <w:rsid w:val="003B03FB"/>
    <w:rsid w:val="003B159C"/>
    <w:rsid w:val="003B1AF6"/>
    <w:rsid w:val="003B2549"/>
    <w:rsid w:val="003B25C3"/>
    <w:rsid w:val="003B27E8"/>
    <w:rsid w:val="003B369F"/>
    <w:rsid w:val="003B36A3"/>
    <w:rsid w:val="003B3B1E"/>
    <w:rsid w:val="003B4A62"/>
    <w:rsid w:val="003B67E7"/>
    <w:rsid w:val="003B68D8"/>
    <w:rsid w:val="003B704C"/>
    <w:rsid w:val="003B7283"/>
    <w:rsid w:val="003B7FE5"/>
    <w:rsid w:val="003C01A1"/>
    <w:rsid w:val="003C0F1F"/>
    <w:rsid w:val="003C110C"/>
    <w:rsid w:val="003C11C8"/>
    <w:rsid w:val="003C14B0"/>
    <w:rsid w:val="003C14FE"/>
    <w:rsid w:val="003C1FCD"/>
    <w:rsid w:val="003C214E"/>
    <w:rsid w:val="003C2702"/>
    <w:rsid w:val="003C28C7"/>
    <w:rsid w:val="003C2945"/>
    <w:rsid w:val="003C3069"/>
    <w:rsid w:val="003C34B6"/>
    <w:rsid w:val="003C4898"/>
    <w:rsid w:val="003C4989"/>
    <w:rsid w:val="003C4F0A"/>
    <w:rsid w:val="003C4F2A"/>
    <w:rsid w:val="003C5348"/>
    <w:rsid w:val="003C5855"/>
    <w:rsid w:val="003C5B8D"/>
    <w:rsid w:val="003C6104"/>
    <w:rsid w:val="003C6597"/>
    <w:rsid w:val="003C6886"/>
    <w:rsid w:val="003C6A62"/>
    <w:rsid w:val="003C6BE4"/>
    <w:rsid w:val="003C6E60"/>
    <w:rsid w:val="003C6E7C"/>
    <w:rsid w:val="003C75D4"/>
    <w:rsid w:val="003C7806"/>
    <w:rsid w:val="003C7DA5"/>
    <w:rsid w:val="003D00DC"/>
    <w:rsid w:val="003D064E"/>
    <w:rsid w:val="003D109F"/>
    <w:rsid w:val="003D1650"/>
    <w:rsid w:val="003D1A37"/>
    <w:rsid w:val="003D2275"/>
    <w:rsid w:val="003D2290"/>
    <w:rsid w:val="003D2478"/>
    <w:rsid w:val="003D2951"/>
    <w:rsid w:val="003D2B6F"/>
    <w:rsid w:val="003D2E19"/>
    <w:rsid w:val="003D2FB3"/>
    <w:rsid w:val="003D3C45"/>
    <w:rsid w:val="003D3E76"/>
    <w:rsid w:val="003D4098"/>
    <w:rsid w:val="003D4A8C"/>
    <w:rsid w:val="003D54E6"/>
    <w:rsid w:val="003D5B1F"/>
    <w:rsid w:val="003D5DBF"/>
    <w:rsid w:val="003D6338"/>
    <w:rsid w:val="003E0C29"/>
    <w:rsid w:val="003E15FA"/>
    <w:rsid w:val="003E22B5"/>
    <w:rsid w:val="003E264E"/>
    <w:rsid w:val="003E32F1"/>
    <w:rsid w:val="003E3B3D"/>
    <w:rsid w:val="003E3C1D"/>
    <w:rsid w:val="003E55E4"/>
    <w:rsid w:val="003E6745"/>
    <w:rsid w:val="003E694E"/>
    <w:rsid w:val="003E74D4"/>
    <w:rsid w:val="003E74E3"/>
    <w:rsid w:val="003E7670"/>
    <w:rsid w:val="003F05C7"/>
    <w:rsid w:val="003F0C49"/>
    <w:rsid w:val="003F0D1F"/>
    <w:rsid w:val="003F1036"/>
    <w:rsid w:val="003F1BE6"/>
    <w:rsid w:val="003F1C23"/>
    <w:rsid w:val="003F26F9"/>
    <w:rsid w:val="003F2745"/>
    <w:rsid w:val="003F2CD4"/>
    <w:rsid w:val="003F304B"/>
    <w:rsid w:val="003F3282"/>
    <w:rsid w:val="003F362C"/>
    <w:rsid w:val="003F36EE"/>
    <w:rsid w:val="003F3705"/>
    <w:rsid w:val="003F428A"/>
    <w:rsid w:val="003F42DD"/>
    <w:rsid w:val="003F4521"/>
    <w:rsid w:val="003F5163"/>
    <w:rsid w:val="003F51FA"/>
    <w:rsid w:val="003F67A1"/>
    <w:rsid w:val="003F6BBE"/>
    <w:rsid w:val="003F6D10"/>
    <w:rsid w:val="003F6F56"/>
    <w:rsid w:val="003F738A"/>
    <w:rsid w:val="004000E8"/>
    <w:rsid w:val="00400881"/>
    <w:rsid w:val="00400C94"/>
    <w:rsid w:val="00401317"/>
    <w:rsid w:val="0040147F"/>
    <w:rsid w:val="004014F6"/>
    <w:rsid w:val="00401E05"/>
    <w:rsid w:val="00401E2B"/>
    <w:rsid w:val="00402277"/>
    <w:rsid w:val="00402348"/>
    <w:rsid w:val="00402DF3"/>
    <w:rsid w:val="00402E2B"/>
    <w:rsid w:val="004031FC"/>
    <w:rsid w:val="0040320B"/>
    <w:rsid w:val="004033B5"/>
    <w:rsid w:val="004034B0"/>
    <w:rsid w:val="004037D7"/>
    <w:rsid w:val="0040397B"/>
    <w:rsid w:val="00403D6A"/>
    <w:rsid w:val="004046B6"/>
    <w:rsid w:val="004050EA"/>
    <w:rsid w:val="0040512B"/>
    <w:rsid w:val="00405B7A"/>
    <w:rsid w:val="00405CA5"/>
    <w:rsid w:val="00406FD6"/>
    <w:rsid w:val="004070FE"/>
    <w:rsid w:val="00407CD3"/>
    <w:rsid w:val="00410134"/>
    <w:rsid w:val="00410367"/>
    <w:rsid w:val="004106AF"/>
    <w:rsid w:val="00410831"/>
    <w:rsid w:val="0041097D"/>
    <w:rsid w:val="00410B51"/>
    <w:rsid w:val="00410B72"/>
    <w:rsid w:val="00410F18"/>
    <w:rsid w:val="0041124C"/>
    <w:rsid w:val="00411984"/>
    <w:rsid w:val="004119D3"/>
    <w:rsid w:val="00411E91"/>
    <w:rsid w:val="0041263E"/>
    <w:rsid w:val="00412DB6"/>
    <w:rsid w:val="00412DDC"/>
    <w:rsid w:val="00413180"/>
    <w:rsid w:val="00413444"/>
    <w:rsid w:val="00413A23"/>
    <w:rsid w:val="00413AAC"/>
    <w:rsid w:val="00413E92"/>
    <w:rsid w:val="00413EA4"/>
    <w:rsid w:val="00413FEB"/>
    <w:rsid w:val="0041424B"/>
    <w:rsid w:val="004148F1"/>
    <w:rsid w:val="00415649"/>
    <w:rsid w:val="00415AA6"/>
    <w:rsid w:val="00416ACE"/>
    <w:rsid w:val="004172DE"/>
    <w:rsid w:val="00417541"/>
    <w:rsid w:val="00417C5A"/>
    <w:rsid w:val="00417F94"/>
    <w:rsid w:val="0042071D"/>
    <w:rsid w:val="00420735"/>
    <w:rsid w:val="00420ACE"/>
    <w:rsid w:val="00421105"/>
    <w:rsid w:val="00422EBC"/>
    <w:rsid w:val="00423403"/>
    <w:rsid w:val="0042377B"/>
    <w:rsid w:val="004237F6"/>
    <w:rsid w:val="0042381C"/>
    <w:rsid w:val="00423839"/>
    <w:rsid w:val="004242F4"/>
    <w:rsid w:val="00424D01"/>
    <w:rsid w:val="00426DF7"/>
    <w:rsid w:val="00427248"/>
    <w:rsid w:val="00430ACB"/>
    <w:rsid w:val="00430E8C"/>
    <w:rsid w:val="00432134"/>
    <w:rsid w:val="00432153"/>
    <w:rsid w:val="0043226F"/>
    <w:rsid w:val="004329F3"/>
    <w:rsid w:val="00432E92"/>
    <w:rsid w:val="00433A3F"/>
    <w:rsid w:val="00435F56"/>
    <w:rsid w:val="0043620E"/>
    <w:rsid w:val="0043648A"/>
    <w:rsid w:val="00436599"/>
    <w:rsid w:val="00436F0D"/>
    <w:rsid w:val="004372CE"/>
    <w:rsid w:val="00437447"/>
    <w:rsid w:val="004374A7"/>
    <w:rsid w:val="00437BF6"/>
    <w:rsid w:val="00437FB4"/>
    <w:rsid w:val="0044017F"/>
    <w:rsid w:val="0044039A"/>
    <w:rsid w:val="00440873"/>
    <w:rsid w:val="00441782"/>
    <w:rsid w:val="00441A92"/>
    <w:rsid w:val="0044231C"/>
    <w:rsid w:val="00442622"/>
    <w:rsid w:val="00442717"/>
    <w:rsid w:val="004429C2"/>
    <w:rsid w:val="00442BC4"/>
    <w:rsid w:val="004435A9"/>
    <w:rsid w:val="00443C4C"/>
    <w:rsid w:val="00443C97"/>
    <w:rsid w:val="00444CE2"/>
    <w:rsid w:val="00444EDA"/>
    <w:rsid w:val="00444F56"/>
    <w:rsid w:val="004458ED"/>
    <w:rsid w:val="00445B42"/>
    <w:rsid w:val="00445E03"/>
    <w:rsid w:val="00445EDC"/>
    <w:rsid w:val="00446488"/>
    <w:rsid w:val="00446767"/>
    <w:rsid w:val="004469DC"/>
    <w:rsid w:val="00446FA7"/>
    <w:rsid w:val="0044723D"/>
    <w:rsid w:val="0044746B"/>
    <w:rsid w:val="00447699"/>
    <w:rsid w:val="00447C7C"/>
    <w:rsid w:val="00447DE1"/>
    <w:rsid w:val="004501ED"/>
    <w:rsid w:val="00450817"/>
    <w:rsid w:val="00450B45"/>
    <w:rsid w:val="00450BE5"/>
    <w:rsid w:val="0045141A"/>
    <w:rsid w:val="004517AA"/>
    <w:rsid w:val="00451F80"/>
    <w:rsid w:val="00452AAC"/>
    <w:rsid w:val="00452CAC"/>
    <w:rsid w:val="0045308C"/>
    <w:rsid w:val="0045382A"/>
    <w:rsid w:val="00453967"/>
    <w:rsid w:val="0045406F"/>
    <w:rsid w:val="00454152"/>
    <w:rsid w:val="004543F1"/>
    <w:rsid w:val="00454DF9"/>
    <w:rsid w:val="00455839"/>
    <w:rsid w:val="004559F0"/>
    <w:rsid w:val="00456715"/>
    <w:rsid w:val="00456ABA"/>
    <w:rsid w:val="00456BE1"/>
    <w:rsid w:val="00457300"/>
    <w:rsid w:val="00457466"/>
    <w:rsid w:val="00457565"/>
    <w:rsid w:val="00457B71"/>
    <w:rsid w:val="00457E1D"/>
    <w:rsid w:val="00457ED1"/>
    <w:rsid w:val="00460713"/>
    <w:rsid w:val="004608A2"/>
    <w:rsid w:val="004622FF"/>
    <w:rsid w:val="00462324"/>
    <w:rsid w:val="004628E9"/>
    <w:rsid w:val="0046337A"/>
    <w:rsid w:val="00463D3C"/>
    <w:rsid w:val="00464D2C"/>
    <w:rsid w:val="00465ABC"/>
    <w:rsid w:val="00465CE4"/>
    <w:rsid w:val="00465E70"/>
    <w:rsid w:val="004663A6"/>
    <w:rsid w:val="004669E2"/>
    <w:rsid w:val="00466AD6"/>
    <w:rsid w:val="00466C0E"/>
    <w:rsid w:val="00467E32"/>
    <w:rsid w:val="004702BA"/>
    <w:rsid w:val="00470C31"/>
    <w:rsid w:val="00471D25"/>
    <w:rsid w:val="0047221F"/>
    <w:rsid w:val="0047299D"/>
    <w:rsid w:val="00472DDF"/>
    <w:rsid w:val="00473063"/>
    <w:rsid w:val="004731C2"/>
    <w:rsid w:val="004734D0"/>
    <w:rsid w:val="00473A06"/>
    <w:rsid w:val="00473E8E"/>
    <w:rsid w:val="004743EE"/>
    <w:rsid w:val="00474B17"/>
    <w:rsid w:val="0047556B"/>
    <w:rsid w:val="00475DD4"/>
    <w:rsid w:val="00476481"/>
    <w:rsid w:val="00476C25"/>
    <w:rsid w:val="00477116"/>
    <w:rsid w:val="00477768"/>
    <w:rsid w:val="00477AF2"/>
    <w:rsid w:val="00477B73"/>
    <w:rsid w:val="00481584"/>
    <w:rsid w:val="00481585"/>
    <w:rsid w:val="00481735"/>
    <w:rsid w:val="00481B5C"/>
    <w:rsid w:val="00482970"/>
    <w:rsid w:val="00482B3A"/>
    <w:rsid w:val="00482DA2"/>
    <w:rsid w:val="0048341C"/>
    <w:rsid w:val="00483C1D"/>
    <w:rsid w:val="004843F2"/>
    <w:rsid w:val="00484622"/>
    <w:rsid w:val="004847B6"/>
    <w:rsid w:val="004847C4"/>
    <w:rsid w:val="00484FF8"/>
    <w:rsid w:val="00485C29"/>
    <w:rsid w:val="00485FFC"/>
    <w:rsid w:val="004866BF"/>
    <w:rsid w:val="0049070B"/>
    <w:rsid w:val="00490A9C"/>
    <w:rsid w:val="00491011"/>
    <w:rsid w:val="004918D0"/>
    <w:rsid w:val="00491D72"/>
    <w:rsid w:val="004923AE"/>
    <w:rsid w:val="00492A23"/>
    <w:rsid w:val="00492BC5"/>
    <w:rsid w:val="00492D57"/>
    <w:rsid w:val="00493116"/>
    <w:rsid w:val="00493D55"/>
    <w:rsid w:val="00494846"/>
    <w:rsid w:val="0049568A"/>
    <w:rsid w:val="004960A3"/>
    <w:rsid w:val="004962E9"/>
    <w:rsid w:val="004964F1"/>
    <w:rsid w:val="00496699"/>
    <w:rsid w:val="00496B47"/>
    <w:rsid w:val="00496BAD"/>
    <w:rsid w:val="00496F74"/>
    <w:rsid w:val="00497159"/>
    <w:rsid w:val="0049791D"/>
    <w:rsid w:val="00497CC4"/>
    <w:rsid w:val="004A0B10"/>
    <w:rsid w:val="004A1056"/>
    <w:rsid w:val="004A1060"/>
    <w:rsid w:val="004A16BC"/>
    <w:rsid w:val="004A16F4"/>
    <w:rsid w:val="004A1DDB"/>
    <w:rsid w:val="004A1E12"/>
    <w:rsid w:val="004A1FFE"/>
    <w:rsid w:val="004A2296"/>
    <w:rsid w:val="004A25D3"/>
    <w:rsid w:val="004A27A3"/>
    <w:rsid w:val="004A2B94"/>
    <w:rsid w:val="004A2EC4"/>
    <w:rsid w:val="004A347A"/>
    <w:rsid w:val="004A3BE8"/>
    <w:rsid w:val="004A3D57"/>
    <w:rsid w:val="004A4AA2"/>
    <w:rsid w:val="004A5269"/>
    <w:rsid w:val="004A5B39"/>
    <w:rsid w:val="004A6AA8"/>
    <w:rsid w:val="004A77A1"/>
    <w:rsid w:val="004B02F1"/>
    <w:rsid w:val="004B03F6"/>
    <w:rsid w:val="004B09EB"/>
    <w:rsid w:val="004B1FAF"/>
    <w:rsid w:val="004B28E2"/>
    <w:rsid w:val="004B306B"/>
    <w:rsid w:val="004B3491"/>
    <w:rsid w:val="004B356F"/>
    <w:rsid w:val="004B368B"/>
    <w:rsid w:val="004B503A"/>
    <w:rsid w:val="004B718B"/>
    <w:rsid w:val="004B7AFC"/>
    <w:rsid w:val="004B7C0C"/>
    <w:rsid w:val="004B7CF3"/>
    <w:rsid w:val="004C0557"/>
    <w:rsid w:val="004C086B"/>
    <w:rsid w:val="004C17F0"/>
    <w:rsid w:val="004C36AD"/>
    <w:rsid w:val="004C3898"/>
    <w:rsid w:val="004C445F"/>
    <w:rsid w:val="004C45DA"/>
    <w:rsid w:val="004C5401"/>
    <w:rsid w:val="004C5EA5"/>
    <w:rsid w:val="004C7E3A"/>
    <w:rsid w:val="004D022B"/>
    <w:rsid w:val="004D06EE"/>
    <w:rsid w:val="004D08DB"/>
    <w:rsid w:val="004D10B4"/>
    <w:rsid w:val="004D13E1"/>
    <w:rsid w:val="004D1981"/>
    <w:rsid w:val="004D2371"/>
    <w:rsid w:val="004D24C5"/>
    <w:rsid w:val="004D29E4"/>
    <w:rsid w:val="004D36B1"/>
    <w:rsid w:val="004D4507"/>
    <w:rsid w:val="004D4CDD"/>
    <w:rsid w:val="004D4D88"/>
    <w:rsid w:val="004D5974"/>
    <w:rsid w:val="004D59EF"/>
    <w:rsid w:val="004D60BD"/>
    <w:rsid w:val="004D772C"/>
    <w:rsid w:val="004D7C2B"/>
    <w:rsid w:val="004D7EBD"/>
    <w:rsid w:val="004D7F80"/>
    <w:rsid w:val="004E0476"/>
    <w:rsid w:val="004E100D"/>
    <w:rsid w:val="004E12F1"/>
    <w:rsid w:val="004E1930"/>
    <w:rsid w:val="004E1FCE"/>
    <w:rsid w:val="004E246C"/>
    <w:rsid w:val="004E2680"/>
    <w:rsid w:val="004E28F9"/>
    <w:rsid w:val="004E29FF"/>
    <w:rsid w:val="004E31A9"/>
    <w:rsid w:val="004E33F3"/>
    <w:rsid w:val="004E345F"/>
    <w:rsid w:val="004E42FD"/>
    <w:rsid w:val="004E462E"/>
    <w:rsid w:val="004E56C2"/>
    <w:rsid w:val="004E56DC"/>
    <w:rsid w:val="004E60A0"/>
    <w:rsid w:val="004E6A85"/>
    <w:rsid w:val="004E6F93"/>
    <w:rsid w:val="004E76F4"/>
    <w:rsid w:val="004F0293"/>
    <w:rsid w:val="004F032D"/>
    <w:rsid w:val="004F0397"/>
    <w:rsid w:val="004F097F"/>
    <w:rsid w:val="004F0B4E"/>
    <w:rsid w:val="004F0B6C"/>
    <w:rsid w:val="004F17A6"/>
    <w:rsid w:val="004F19A8"/>
    <w:rsid w:val="004F2078"/>
    <w:rsid w:val="004F27AC"/>
    <w:rsid w:val="004F2C94"/>
    <w:rsid w:val="004F368A"/>
    <w:rsid w:val="004F4459"/>
    <w:rsid w:val="004F4670"/>
    <w:rsid w:val="004F46ED"/>
    <w:rsid w:val="004F481C"/>
    <w:rsid w:val="004F4849"/>
    <w:rsid w:val="004F4908"/>
    <w:rsid w:val="004F4DA3"/>
    <w:rsid w:val="004F53FD"/>
    <w:rsid w:val="004F54FD"/>
    <w:rsid w:val="004F5A9A"/>
    <w:rsid w:val="004F5AD6"/>
    <w:rsid w:val="004F5D30"/>
    <w:rsid w:val="004F662B"/>
    <w:rsid w:val="004F692A"/>
    <w:rsid w:val="004F6A68"/>
    <w:rsid w:val="004F6C54"/>
    <w:rsid w:val="004F6CB9"/>
    <w:rsid w:val="004F723F"/>
    <w:rsid w:val="004F728D"/>
    <w:rsid w:val="004F7780"/>
    <w:rsid w:val="00500578"/>
    <w:rsid w:val="00501C20"/>
    <w:rsid w:val="00501C33"/>
    <w:rsid w:val="0050241D"/>
    <w:rsid w:val="00502744"/>
    <w:rsid w:val="005027F4"/>
    <w:rsid w:val="00503711"/>
    <w:rsid w:val="00504963"/>
    <w:rsid w:val="00504C6F"/>
    <w:rsid w:val="00505781"/>
    <w:rsid w:val="0050591F"/>
    <w:rsid w:val="0050613E"/>
    <w:rsid w:val="00506557"/>
    <w:rsid w:val="0050677A"/>
    <w:rsid w:val="00506816"/>
    <w:rsid w:val="0050681B"/>
    <w:rsid w:val="00506B06"/>
    <w:rsid w:val="00506F61"/>
    <w:rsid w:val="00507DB1"/>
    <w:rsid w:val="00507EAC"/>
    <w:rsid w:val="005108CD"/>
    <w:rsid w:val="005108D8"/>
    <w:rsid w:val="00510EFA"/>
    <w:rsid w:val="00511236"/>
    <w:rsid w:val="005116F9"/>
    <w:rsid w:val="00511BFE"/>
    <w:rsid w:val="00512D6F"/>
    <w:rsid w:val="00513646"/>
    <w:rsid w:val="00514234"/>
    <w:rsid w:val="0051436A"/>
    <w:rsid w:val="005153A7"/>
    <w:rsid w:val="0051656B"/>
    <w:rsid w:val="00517F01"/>
    <w:rsid w:val="00517FA4"/>
    <w:rsid w:val="005201C7"/>
    <w:rsid w:val="00521495"/>
    <w:rsid w:val="005219CF"/>
    <w:rsid w:val="00521BEA"/>
    <w:rsid w:val="00521DF1"/>
    <w:rsid w:val="00522461"/>
    <w:rsid w:val="005228F2"/>
    <w:rsid w:val="00522D6A"/>
    <w:rsid w:val="00522FB2"/>
    <w:rsid w:val="0052439B"/>
    <w:rsid w:val="005243D4"/>
    <w:rsid w:val="0052472F"/>
    <w:rsid w:val="00525419"/>
    <w:rsid w:val="00526185"/>
    <w:rsid w:val="0052626E"/>
    <w:rsid w:val="005311BE"/>
    <w:rsid w:val="00531E8B"/>
    <w:rsid w:val="00532545"/>
    <w:rsid w:val="0053268F"/>
    <w:rsid w:val="00532A3E"/>
    <w:rsid w:val="005336DB"/>
    <w:rsid w:val="0053375C"/>
    <w:rsid w:val="0053410E"/>
    <w:rsid w:val="00534537"/>
    <w:rsid w:val="00534726"/>
    <w:rsid w:val="00534755"/>
    <w:rsid w:val="00534B59"/>
    <w:rsid w:val="00534DBB"/>
    <w:rsid w:val="00534E6D"/>
    <w:rsid w:val="0053534B"/>
    <w:rsid w:val="0053594E"/>
    <w:rsid w:val="00535E9E"/>
    <w:rsid w:val="00536759"/>
    <w:rsid w:val="00536D7D"/>
    <w:rsid w:val="005370EE"/>
    <w:rsid w:val="00537C62"/>
    <w:rsid w:val="00537F09"/>
    <w:rsid w:val="00540C40"/>
    <w:rsid w:val="005416D7"/>
    <w:rsid w:val="00541941"/>
    <w:rsid w:val="00541FA2"/>
    <w:rsid w:val="005426E0"/>
    <w:rsid w:val="005427FA"/>
    <w:rsid w:val="0054282F"/>
    <w:rsid w:val="00542AF0"/>
    <w:rsid w:val="00544A28"/>
    <w:rsid w:val="00544D21"/>
    <w:rsid w:val="00544FB7"/>
    <w:rsid w:val="0054568B"/>
    <w:rsid w:val="00545773"/>
    <w:rsid w:val="00545813"/>
    <w:rsid w:val="0054616C"/>
    <w:rsid w:val="00546774"/>
    <w:rsid w:val="00546970"/>
    <w:rsid w:val="00546EE8"/>
    <w:rsid w:val="00547542"/>
    <w:rsid w:val="00547DC5"/>
    <w:rsid w:val="00550195"/>
    <w:rsid w:val="005501C1"/>
    <w:rsid w:val="00550442"/>
    <w:rsid w:val="0055228B"/>
    <w:rsid w:val="00552F5F"/>
    <w:rsid w:val="005540FB"/>
    <w:rsid w:val="00554192"/>
    <w:rsid w:val="005549AF"/>
    <w:rsid w:val="00554A24"/>
    <w:rsid w:val="00554C14"/>
    <w:rsid w:val="00554D21"/>
    <w:rsid w:val="00554E19"/>
    <w:rsid w:val="00555386"/>
    <w:rsid w:val="005570B9"/>
    <w:rsid w:val="00557134"/>
    <w:rsid w:val="00557197"/>
    <w:rsid w:val="0055740F"/>
    <w:rsid w:val="005607C6"/>
    <w:rsid w:val="0056121F"/>
    <w:rsid w:val="0056162A"/>
    <w:rsid w:val="00561DAC"/>
    <w:rsid w:val="00562320"/>
    <w:rsid w:val="00562529"/>
    <w:rsid w:val="005627B2"/>
    <w:rsid w:val="005630FF"/>
    <w:rsid w:val="005633E8"/>
    <w:rsid w:val="00563DB8"/>
    <w:rsid w:val="00563EEE"/>
    <w:rsid w:val="00565057"/>
    <w:rsid w:val="00565399"/>
    <w:rsid w:val="00565404"/>
    <w:rsid w:val="00565427"/>
    <w:rsid w:val="00565585"/>
    <w:rsid w:val="00566919"/>
    <w:rsid w:val="00566F93"/>
    <w:rsid w:val="00567295"/>
    <w:rsid w:val="005704AC"/>
    <w:rsid w:val="00571C73"/>
    <w:rsid w:val="00572505"/>
    <w:rsid w:val="00572FA4"/>
    <w:rsid w:val="00573920"/>
    <w:rsid w:val="00573C3B"/>
    <w:rsid w:val="00573CFD"/>
    <w:rsid w:val="00573D3D"/>
    <w:rsid w:val="00574527"/>
    <w:rsid w:val="0057453B"/>
    <w:rsid w:val="00574D6F"/>
    <w:rsid w:val="00575264"/>
    <w:rsid w:val="0057587A"/>
    <w:rsid w:val="00575901"/>
    <w:rsid w:val="00575A3E"/>
    <w:rsid w:val="00575D33"/>
    <w:rsid w:val="00575DA6"/>
    <w:rsid w:val="00575E9A"/>
    <w:rsid w:val="00576104"/>
    <w:rsid w:val="0057640E"/>
    <w:rsid w:val="00576FB0"/>
    <w:rsid w:val="00577B7E"/>
    <w:rsid w:val="00577E3A"/>
    <w:rsid w:val="00580413"/>
    <w:rsid w:val="00580C77"/>
    <w:rsid w:val="00580D44"/>
    <w:rsid w:val="0058119C"/>
    <w:rsid w:val="005814C6"/>
    <w:rsid w:val="00581606"/>
    <w:rsid w:val="005817ED"/>
    <w:rsid w:val="00582446"/>
    <w:rsid w:val="005825E5"/>
    <w:rsid w:val="00582809"/>
    <w:rsid w:val="00582E5A"/>
    <w:rsid w:val="00583098"/>
    <w:rsid w:val="00583334"/>
    <w:rsid w:val="00583B33"/>
    <w:rsid w:val="00583C4F"/>
    <w:rsid w:val="00583D71"/>
    <w:rsid w:val="00585303"/>
    <w:rsid w:val="0058593D"/>
    <w:rsid w:val="00585A95"/>
    <w:rsid w:val="005869B0"/>
    <w:rsid w:val="0058798C"/>
    <w:rsid w:val="00587C89"/>
    <w:rsid w:val="005900FA"/>
    <w:rsid w:val="005904F0"/>
    <w:rsid w:val="0059066F"/>
    <w:rsid w:val="00591418"/>
    <w:rsid w:val="005915B3"/>
    <w:rsid w:val="005919F5"/>
    <w:rsid w:val="00592A06"/>
    <w:rsid w:val="00592B54"/>
    <w:rsid w:val="005935A4"/>
    <w:rsid w:val="00593809"/>
    <w:rsid w:val="00593D1B"/>
    <w:rsid w:val="00593D4D"/>
    <w:rsid w:val="0059400F"/>
    <w:rsid w:val="005942A7"/>
    <w:rsid w:val="005945DB"/>
    <w:rsid w:val="005948C2"/>
    <w:rsid w:val="005953D5"/>
    <w:rsid w:val="005955F3"/>
    <w:rsid w:val="005959EC"/>
    <w:rsid w:val="00595DCA"/>
    <w:rsid w:val="00596A18"/>
    <w:rsid w:val="00596CB3"/>
    <w:rsid w:val="005975B3"/>
    <w:rsid w:val="0059779B"/>
    <w:rsid w:val="00597A9F"/>
    <w:rsid w:val="00597F84"/>
    <w:rsid w:val="005A05B0"/>
    <w:rsid w:val="005A062E"/>
    <w:rsid w:val="005A07E5"/>
    <w:rsid w:val="005A0B8C"/>
    <w:rsid w:val="005A18EC"/>
    <w:rsid w:val="005A209A"/>
    <w:rsid w:val="005A22CC"/>
    <w:rsid w:val="005A28ED"/>
    <w:rsid w:val="005A29A0"/>
    <w:rsid w:val="005A2A5C"/>
    <w:rsid w:val="005A3AFB"/>
    <w:rsid w:val="005A3CCA"/>
    <w:rsid w:val="005A501D"/>
    <w:rsid w:val="005A5186"/>
    <w:rsid w:val="005A5DD4"/>
    <w:rsid w:val="005A60A3"/>
    <w:rsid w:val="005A62E7"/>
    <w:rsid w:val="005A662D"/>
    <w:rsid w:val="005A67B4"/>
    <w:rsid w:val="005A7736"/>
    <w:rsid w:val="005B10B9"/>
    <w:rsid w:val="005B180C"/>
    <w:rsid w:val="005B1993"/>
    <w:rsid w:val="005B1A2C"/>
    <w:rsid w:val="005B1DCF"/>
    <w:rsid w:val="005B20AF"/>
    <w:rsid w:val="005B241D"/>
    <w:rsid w:val="005B2A20"/>
    <w:rsid w:val="005B35D7"/>
    <w:rsid w:val="005B392A"/>
    <w:rsid w:val="005B3AA3"/>
    <w:rsid w:val="005B4BD9"/>
    <w:rsid w:val="005B4D3D"/>
    <w:rsid w:val="005B5594"/>
    <w:rsid w:val="005B632C"/>
    <w:rsid w:val="005B6549"/>
    <w:rsid w:val="005B6DAD"/>
    <w:rsid w:val="005B6F83"/>
    <w:rsid w:val="005B708A"/>
    <w:rsid w:val="005B71AE"/>
    <w:rsid w:val="005B73FF"/>
    <w:rsid w:val="005B7923"/>
    <w:rsid w:val="005C03D2"/>
    <w:rsid w:val="005C117E"/>
    <w:rsid w:val="005C1AFC"/>
    <w:rsid w:val="005C26BD"/>
    <w:rsid w:val="005C28F0"/>
    <w:rsid w:val="005C2ECC"/>
    <w:rsid w:val="005C39B0"/>
    <w:rsid w:val="005C3A4D"/>
    <w:rsid w:val="005C4643"/>
    <w:rsid w:val="005C46FB"/>
    <w:rsid w:val="005C5459"/>
    <w:rsid w:val="005C546E"/>
    <w:rsid w:val="005C608F"/>
    <w:rsid w:val="005C6403"/>
    <w:rsid w:val="005C74FB"/>
    <w:rsid w:val="005C7584"/>
    <w:rsid w:val="005C75F9"/>
    <w:rsid w:val="005C7D9B"/>
    <w:rsid w:val="005D1165"/>
    <w:rsid w:val="005D156A"/>
    <w:rsid w:val="005D1602"/>
    <w:rsid w:val="005D1746"/>
    <w:rsid w:val="005D2546"/>
    <w:rsid w:val="005D2FB7"/>
    <w:rsid w:val="005D321A"/>
    <w:rsid w:val="005D3514"/>
    <w:rsid w:val="005D3AA4"/>
    <w:rsid w:val="005D41C0"/>
    <w:rsid w:val="005D42E7"/>
    <w:rsid w:val="005D56BD"/>
    <w:rsid w:val="005D5882"/>
    <w:rsid w:val="005D59FF"/>
    <w:rsid w:val="005D7169"/>
    <w:rsid w:val="005D7747"/>
    <w:rsid w:val="005D7787"/>
    <w:rsid w:val="005D79C7"/>
    <w:rsid w:val="005E0283"/>
    <w:rsid w:val="005E0815"/>
    <w:rsid w:val="005E0C95"/>
    <w:rsid w:val="005E0D87"/>
    <w:rsid w:val="005E1404"/>
    <w:rsid w:val="005E1673"/>
    <w:rsid w:val="005E1717"/>
    <w:rsid w:val="005E1F97"/>
    <w:rsid w:val="005E2FE0"/>
    <w:rsid w:val="005E341E"/>
    <w:rsid w:val="005E35ED"/>
    <w:rsid w:val="005E385F"/>
    <w:rsid w:val="005E38D2"/>
    <w:rsid w:val="005E394A"/>
    <w:rsid w:val="005E4B93"/>
    <w:rsid w:val="005E4C5F"/>
    <w:rsid w:val="005E5A0F"/>
    <w:rsid w:val="005E5B81"/>
    <w:rsid w:val="005E65EC"/>
    <w:rsid w:val="005E6E38"/>
    <w:rsid w:val="005E7B07"/>
    <w:rsid w:val="005E7F57"/>
    <w:rsid w:val="005F0182"/>
    <w:rsid w:val="005F138B"/>
    <w:rsid w:val="005F1EF4"/>
    <w:rsid w:val="005F280F"/>
    <w:rsid w:val="005F299E"/>
    <w:rsid w:val="005F2CB1"/>
    <w:rsid w:val="005F3025"/>
    <w:rsid w:val="005F34EB"/>
    <w:rsid w:val="005F3F57"/>
    <w:rsid w:val="005F48EC"/>
    <w:rsid w:val="005F618C"/>
    <w:rsid w:val="005F63BA"/>
    <w:rsid w:val="005F66D7"/>
    <w:rsid w:val="005F6CA6"/>
    <w:rsid w:val="005F6CFF"/>
    <w:rsid w:val="005F7096"/>
    <w:rsid w:val="005F70BD"/>
    <w:rsid w:val="005F75C5"/>
    <w:rsid w:val="0060040B"/>
    <w:rsid w:val="00600AEA"/>
    <w:rsid w:val="006017F6"/>
    <w:rsid w:val="00601E94"/>
    <w:rsid w:val="0060205F"/>
    <w:rsid w:val="006026D5"/>
    <w:rsid w:val="0060283C"/>
    <w:rsid w:val="006047FE"/>
    <w:rsid w:val="00604B61"/>
    <w:rsid w:val="00604CA9"/>
    <w:rsid w:val="00604F14"/>
    <w:rsid w:val="0060518E"/>
    <w:rsid w:val="00605705"/>
    <w:rsid w:val="006069F5"/>
    <w:rsid w:val="00607B3F"/>
    <w:rsid w:val="00610252"/>
    <w:rsid w:val="0061060D"/>
    <w:rsid w:val="00610CE3"/>
    <w:rsid w:val="00611B83"/>
    <w:rsid w:val="00612111"/>
    <w:rsid w:val="006123CC"/>
    <w:rsid w:val="00612729"/>
    <w:rsid w:val="00612CC5"/>
    <w:rsid w:val="00613257"/>
    <w:rsid w:val="006136AB"/>
    <w:rsid w:val="00614629"/>
    <w:rsid w:val="006148EA"/>
    <w:rsid w:val="00614936"/>
    <w:rsid w:val="00614EBF"/>
    <w:rsid w:val="006155A2"/>
    <w:rsid w:val="0061569D"/>
    <w:rsid w:val="00615D33"/>
    <w:rsid w:val="00615DD1"/>
    <w:rsid w:val="0061628C"/>
    <w:rsid w:val="0061655A"/>
    <w:rsid w:val="00616D33"/>
    <w:rsid w:val="006172DD"/>
    <w:rsid w:val="0061774D"/>
    <w:rsid w:val="00617D79"/>
    <w:rsid w:val="00617F7E"/>
    <w:rsid w:val="006201A1"/>
    <w:rsid w:val="00620A53"/>
    <w:rsid w:val="00620A71"/>
    <w:rsid w:val="00620D80"/>
    <w:rsid w:val="00621082"/>
    <w:rsid w:val="006215E9"/>
    <w:rsid w:val="00621663"/>
    <w:rsid w:val="0062185C"/>
    <w:rsid w:val="00621C19"/>
    <w:rsid w:val="006223D1"/>
    <w:rsid w:val="00622A45"/>
    <w:rsid w:val="006231EA"/>
    <w:rsid w:val="006234A6"/>
    <w:rsid w:val="00623BE6"/>
    <w:rsid w:val="006242FA"/>
    <w:rsid w:val="00624A4C"/>
    <w:rsid w:val="00625742"/>
    <w:rsid w:val="006265D0"/>
    <w:rsid w:val="006274AC"/>
    <w:rsid w:val="00627514"/>
    <w:rsid w:val="006278D1"/>
    <w:rsid w:val="00627BB4"/>
    <w:rsid w:val="00630001"/>
    <w:rsid w:val="006310BE"/>
    <w:rsid w:val="006310C1"/>
    <w:rsid w:val="006311B3"/>
    <w:rsid w:val="00631541"/>
    <w:rsid w:val="00631EF2"/>
    <w:rsid w:val="0063284C"/>
    <w:rsid w:val="0063302A"/>
    <w:rsid w:val="006330BF"/>
    <w:rsid w:val="006333A0"/>
    <w:rsid w:val="00633C07"/>
    <w:rsid w:val="00633C74"/>
    <w:rsid w:val="00635C00"/>
    <w:rsid w:val="00635C58"/>
    <w:rsid w:val="00635F3B"/>
    <w:rsid w:val="006362F9"/>
    <w:rsid w:val="00636398"/>
    <w:rsid w:val="0063649D"/>
    <w:rsid w:val="006368D3"/>
    <w:rsid w:val="00636A88"/>
    <w:rsid w:val="00636B25"/>
    <w:rsid w:val="006377EC"/>
    <w:rsid w:val="00637953"/>
    <w:rsid w:val="00640138"/>
    <w:rsid w:val="0064037A"/>
    <w:rsid w:val="00640CB2"/>
    <w:rsid w:val="00640F3B"/>
    <w:rsid w:val="0064151F"/>
    <w:rsid w:val="00641533"/>
    <w:rsid w:val="0064184C"/>
    <w:rsid w:val="0064208D"/>
    <w:rsid w:val="00642194"/>
    <w:rsid w:val="00642BBD"/>
    <w:rsid w:val="00642FCA"/>
    <w:rsid w:val="006430A2"/>
    <w:rsid w:val="00643475"/>
    <w:rsid w:val="0064396A"/>
    <w:rsid w:val="006444E9"/>
    <w:rsid w:val="00644C69"/>
    <w:rsid w:val="006453C1"/>
    <w:rsid w:val="00645AF1"/>
    <w:rsid w:val="0064624E"/>
    <w:rsid w:val="0064649F"/>
    <w:rsid w:val="0064679A"/>
    <w:rsid w:val="0064689B"/>
    <w:rsid w:val="00650556"/>
    <w:rsid w:val="00650AB9"/>
    <w:rsid w:val="00651053"/>
    <w:rsid w:val="0065174B"/>
    <w:rsid w:val="0065383D"/>
    <w:rsid w:val="00654851"/>
    <w:rsid w:val="00654EB4"/>
    <w:rsid w:val="00655733"/>
    <w:rsid w:val="00655AAC"/>
    <w:rsid w:val="00655ACD"/>
    <w:rsid w:val="0065611F"/>
    <w:rsid w:val="00656A92"/>
    <w:rsid w:val="00656DDE"/>
    <w:rsid w:val="00656E3C"/>
    <w:rsid w:val="006576CA"/>
    <w:rsid w:val="0066011D"/>
    <w:rsid w:val="006602A9"/>
    <w:rsid w:val="006607C0"/>
    <w:rsid w:val="00660A16"/>
    <w:rsid w:val="006613A6"/>
    <w:rsid w:val="006616DA"/>
    <w:rsid w:val="006616E5"/>
    <w:rsid w:val="00662051"/>
    <w:rsid w:val="00662760"/>
    <w:rsid w:val="006627A2"/>
    <w:rsid w:val="006634E6"/>
    <w:rsid w:val="0066393A"/>
    <w:rsid w:val="00663A78"/>
    <w:rsid w:val="006651DD"/>
    <w:rsid w:val="0066528D"/>
    <w:rsid w:val="006655EE"/>
    <w:rsid w:val="006657D9"/>
    <w:rsid w:val="00665D97"/>
    <w:rsid w:val="00665FFC"/>
    <w:rsid w:val="006663C0"/>
    <w:rsid w:val="0066661C"/>
    <w:rsid w:val="006667B5"/>
    <w:rsid w:val="00666B33"/>
    <w:rsid w:val="00666D19"/>
    <w:rsid w:val="006674AE"/>
    <w:rsid w:val="006678A3"/>
    <w:rsid w:val="00667957"/>
    <w:rsid w:val="00667EE7"/>
    <w:rsid w:val="00670524"/>
    <w:rsid w:val="00670922"/>
    <w:rsid w:val="00670BE1"/>
    <w:rsid w:val="00671339"/>
    <w:rsid w:val="00671B77"/>
    <w:rsid w:val="0067218F"/>
    <w:rsid w:val="00672D95"/>
    <w:rsid w:val="006741F2"/>
    <w:rsid w:val="006747AC"/>
    <w:rsid w:val="00674CC3"/>
    <w:rsid w:val="00674EBB"/>
    <w:rsid w:val="00675C72"/>
    <w:rsid w:val="00675D5C"/>
    <w:rsid w:val="00676973"/>
    <w:rsid w:val="006771F9"/>
    <w:rsid w:val="006776D7"/>
    <w:rsid w:val="006778AC"/>
    <w:rsid w:val="00677C76"/>
    <w:rsid w:val="0068078D"/>
    <w:rsid w:val="00680FE2"/>
    <w:rsid w:val="00681003"/>
    <w:rsid w:val="006813DA"/>
    <w:rsid w:val="006814F4"/>
    <w:rsid w:val="006817C9"/>
    <w:rsid w:val="00681F05"/>
    <w:rsid w:val="00682F01"/>
    <w:rsid w:val="006832B8"/>
    <w:rsid w:val="00683424"/>
    <w:rsid w:val="006834D6"/>
    <w:rsid w:val="006835C0"/>
    <w:rsid w:val="006836D9"/>
    <w:rsid w:val="00683D52"/>
    <w:rsid w:val="00683ECE"/>
    <w:rsid w:val="006847C3"/>
    <w:rsid w:val="00685892"/>
    <w:rsid w:val="00686B2C"/>
    <w:rsid w:val="00687116"/>
    <w:rsid w:val="00687BA5"/>
    <w:rsid w:val="006904B2"/>
    <w:rsid w:val="006905A9"/>
    <w:rsid w:val="0069067C"/>
    <w:rsid w:val="00691274"/>
    <w:rsid w:val="0069156D"/>
    <w:rsid w:val="0069160A"/>
    <w:rsid w:val="00691CCD"/>
    <w:rsid w:val="0069218B"/>
    <w:rsid w:val="006926F5"/>
    <w:rsid w:val="00692865"/>
    <w:rsid w:val="00693DB1"/>
    <w:rsid w:val="00694455"/>
    <w:rsid w:val="00694C74"/>
    <w:rsid w:val="006950AE"/>
    <w:rsid w:val="00695126"/>
    <w:rsid w:val="006951A6"/>
    <w:rsid w:val="00695476"/>
    <w:rsid w:val="00695FC2"/>
    <w:rsid w:val="00696466"/>
    <w:rsid w:val="00696949"/>
    <w:rsid w:val="00696DED"/>
    <w:rsid w:val="00697052"/>
    <w:rsid w:val="00697DEE"/>
    <w:rsid w:val="006A14EF"/>
    <w:rsid w:val="006A16A9"/>
    <w:rsid w:val="006A2028"/>
    <w:rsid w:val="006A20D7"/>
    <w:rsid w:val="006A2465"/>
    <w:rsid w:val="006A2780"/>
    <w:rsid w:val="006A3599"/>
    <w:rsid w:val="006A3825"/>
    <w:rsid w:val="006A46FB"/>
    <w:rsid w:val="006A4DA7"/>
    <w:rsid w:val="006A5873"/>
    <w:rsid w:val="006A59D8"/>
    <w:rsid w:val="006A5E28"/>
    <w:rsid w:val="006A6585"/>
    <w:rsid w:val="006A66D2"/>
    <w:rsid w:val="006A697B"/>
    <w:rsid w:val="006A6A00"/>
    <w:rsid w:val="006A6D27"/>
    <w:rsid w:val="006A79B7"/>
    <w:rsid w:val="006A7AB8"/>
    <w:rsid w:val="006A7AFF"/>
    <w:rsid w:val="006A7CE6"/>
    <w:rsid w:val="006B014F"/>
    <w:rsid w:val="006B01C4"/>
    <w:rsid w:val="006B12E2"/>
    <w:rsid w:val="006B1816"/>
    <w:rsid w:val="006B1B75"/>
    <w:rsid w:val="006B1E2A"/>
    <w:rsid w:val="006B2025"/>
    <w:rsid w:val="006B2099"/>
    <w:rsid w:val="006B2A95"/>
    <w:rsid w:val="006B2DC1"/>
    <w:rsid w:val="006B2F21"/>
    <w:rsid w:val="006B305D"/>
    <w:rsid w:val="006B30FB"/>
    <w:rsid w:val="006B3B5C"/>
    <w:rsid w:val="006B3B9D"/>
    <w:rsid w:val="006B40B9"/>
    <w:rsid w:val="006B4632"/>
    <w:rsid w:val="006B50CF"/>
    <w:rsid w:val="006B5317"/>
    <w:rsid w:val="006B6218"/>
    <w:rsid w:val="006B66D4"/>
    <w:rsid w:val="006B6E3D"/>
    <w:rsid w:val="006B717E"/>
    <w:rsid w:val="006B78A2"/>
    <w:rsid w:val="006B7B17"/>
    <w:rsid w:val="006B7C04"/>
    <w:rsid w:val="006B7D6E"/>
    <w:rsid w:val="006B7D98"/>
    <w:rsid w:val="006C01A5"/>
    <w:rsid w:val="006C03B8"/>
    <w:rsid w:val="006C0548"/>
    <w:rsid w:val="006C0F0E"/>
    <w:rsid w:val="006C1AE8"/>
    <w:rsid w:val="006C232F"/>
    <w:rsid w:val="006C26EE"/>
    <w:rsid w:val="006C2B9A"/>
    <w:rsid w:val="006C2C11"/>
    <w:rsid w:val="006C2FE9"/>
    <w:rsid w:val="006C3882"/>
    <w:rsid w:val="006C4492"/>
    <w:rsid w:val="006C4EF3"/>
    <w:rsid w:val="006C5EC9"/>
    <w:rsid w:val="006C6059"/>
    <w:rsid w:val="006C6DC1"/>
    <w:rsid w:val="006C6FA3"/>
    <w:rsid w:val="006C7522"/>
    <w:rsid w:val="006D0117"/>
    <w:rsid w:val="006D0376"/>
    <w:rsid w:val="006D057F"/>
    <w:rsid w:val="006D07BD"/>
    <w:rsid w:val="006D1F3C"/>
    <w:rsid w:val="006D21ED"/>
    <w:rsid w:val="006D27AF"/>
    <w:rsid w:val="006D3809"/>
    <w:rsid w:val="006D401F"/>
    <w:rsid w:val="006D554A"/>
    <w:rsid w:val="006D63F0"/>
    <w:rsid w:val="006D69D1"/>
    <w:rsid w:val="006D6D73"/>
    <w:rsid w:val="006D6F08"/>
    <w:rsid w:val="006D71ED"/>
    <w:rsid w:val="006E062C"/>
    <w:rsid w:val="006E1511"/>
    <w:rsid w:val="006E1514"/>
    <w:rsid w:val="006E173C"/>
    <w:rsid w:val="006E18CD"/>
    <w:rsid w:val="006E1CFC"/>
    <w:rsid w:val="006E2288"/>
    <w:rsid w:val="006E268C"/>
    <w:rsid w:val="006E27EB"/>
    <w:rsid w:val="006E28B7"/>
    <w:rsid w:val="006E28C1"/>
    <w:rsid w:val="006E2943"/>
    <w:rsid w:val="006E2DA0"/>
    <w:rsid w:val="006E3310"/>
    <w:rsid w:val="006E354A"/>
    <w:rsid w:val="006E4639"/>
    <w:rsid w:val="006E4741"/>
    <w:rsid w:val="006E4E39"/>
    <w:rsid w:val="006E5600"/>
    <w:rsid w:val="006E565E"/>
    <w:rsid w:val="006E5706"/>
    <w:rsid w:val="006E5A43"/>
    <w:rsid w:val="006E5C6A"/>
    <w:rsid w:val="006E673D"/>
    <w:rsid w:val="006E6B49"/>
    <w:rsid w:val="006E6F50"/>
    <w:rsid w:val="006E7549"/>
    <w:rsid w:val="006E76A3"/>
    <w:rsid w:val="006E7D3B"/>
    <w:rsid w:val="006E7EFE"/>
    <w:rsid w:val="006F0C95"/>
    <w:rsid w:val="006F11DC"/>
    <w:rsid w:val="006F19BB"/>
    <w:rsid w:val="006F1B20"/>
    <w:rsid w:val="006F1B70"/>
    <w:rsid w:val="006F1E26"/>
    <w:rsid w:val="006F2499"/>
    <w:rsid w:val="006F2629"/>
    <w:rsid w:val="006F27CC"/>
    <w:rsid w:val="006F2D41"/>
    <w:rsid w:val="006F2F6B"/>
    <w:rsid w:val="006F341D"/>
    <w:rsid w:val="006F36DE"/>
    <w:rsid w:val="006F3703"/>
    <w:rsid w:val="006F3CDE"/>
    <w:rsid w:val="006F4107"/>
    <w:rsid w:val="006F4D34"/>
    <w:rsid w:val="006F58D4"/>
    <w:rsid w:val="006F5B33"/>
    <w:rsid w:val="006F5FC0"/>
    <w:rsid w:val="006F651E"/>
    <w:rsid w:val="006F73F5"/>
    <w:rsid w:val="006F7B2C"/>
    <w:rsid w:val="006F7EAB"/>
    <w:rsid w:val="0070162B"/>
    <w:rsid w:val="00701DCE"/>
    <w:rsid w:val="0070255B"/>
    <w:rsid w:val="0070346E"/>
    <w:rsid w:val="00703493"/>
    <w:rsid w:val="00703692"/>
    <w:rsid w:val="00703F40"/>
    <w:rsid w:val="00704EDB"/>
    <w:rsid w:val="00705702"/>
    <w:rsid w:val="00705832"/>
    <w:rsid w:val="00706101"/>
    <w:rsid w:val="007065D0"/>
    <w:rsid w:val="007069A0"/>
    <w:rsid w:val="00707012"/>
    <w:rsid w:val="00707072"/>
    <w:rsid w:val="00707313"/>
    <w:rsid w:val="007075E3"/>
    <w:rsid w:val="00707D61"/>
    <w:rsid w:val="007106BB"/>
    <w:rsid w:val="007106E8"/>
    <w:rsid w:val="00710781"/>
    <w:rsid w:val="007117A0"/>
    <w:rsid w:val="00711B6A"/>
    <w:rsid w:val="00712287"/>
    <w:rsid w:val="00712716"/>
    <w:rsid w:val="00712772"/>
    <w:rsid w:val="00712ED1"/>
    <w:rsid w:val="00712F0C"/>
    <w:rsid w:val="007141B2"/>
    <w:rsid w:val="0071440C"/>
    <w:rsid w:val="007148D3"/>
    <w:rsid w:val="00714B0C"/>
    <w:rsid w:val="007153A5"/>
    <w:rsid w:val="00715B55"/>
    <w:rsid w:val="00715B9A"/>
    <w:rsid w:val="00715C1B"/>
    <w:rsid w:val="00715DD7"/>
    <w:rsid w:val="00717834"/>
    <w:rsid w:val="00717E83"/>
    <w:rsid w:val="00717FAA"/>
    <w:rsid w:val="007202CE"/>
    <w:rsid w:val="00720669"/>
    <w:rsid w:val="00720B4D"/>
    <w:rsid w:val="00720C19"/>
    <w:rsid w:val="0072126D"/>
    <w:rsid w:val="007226C6"/>
    <w:rsid w:val="0072279C"/>
    <w:rsid w:val="007227B2"/>
    <w:rsid w:val="00722E8E"/>
    <w:rsid w:val="0072334F"/>
    <w:rsid w:val="00723F1D"/>
    <w:rsid w:val="00723F81"/>
    <w:rsid w:val="0072442E"/>
    <w:rsid w:val="00724495"/>
    <w:rsid w:val="00724CFB"/>
    <w:rsid w:val="00725262"/>
    <w:rsid w:val="0072635B"/>
    <w:rsid w:val="007265F0"/>
    <w:rsid w:val="0072663A"/>
    <w:rsid w:val="00726EA6"/>
    <w:rsid w:val="00727106"/>
    <w:rsid w:val="007271A6"/>
    <w:rsid w:val="00727208"/>
    <w:rsid w:val="00727680"/>
    <w:rsid w:val="00731126"/>
    <w:rsid w:val="00731E3E"/>
    <w:rsid w:val="007320B8"/>
    <w:rsid w:val="007329F2"/>
    <w:rsid w:val="00733C4C"/>
    <w:rsid w:val="00734106"/>
    <w:rsid w:val="007341A3"/>
    <w:rsid w:val="00734282"/>
    <w:rsid w:val="007348B1"/>
    <w:rsid w:val="00734948"/>
    <w:rsid w:val="00734AAF"/>
    <w:rsid w:val="00734CB5"/>
    <w:rsid w:val="00735621"/>
    <w:rsid w:val="007362A6"/>
    <w:rsid w:val="00736C33"/>
    <w:rsid w:val="00736D7D"/>
    <w:rsid w:val="00736E57"/>
    <w:rsid w:val="00736FE0"/>
    <w:rsid w:val="00737FB0"/>
    <w:rsid w:val="007406C4"/>
    <w:rsid w:val="00740E58"/>
    <w:rsid w:val="0074138A"/>
    <w:rsid w:val="00741946"/>
    <w:rsid w:val="00741C84"/>
    <w:rsid w:val="00742081"/>
    <w:rsid w:val="00742802"/>
    <w:rsid w:val="0074315E"/>
    <w:rsid w:val="007438C8"/>
    <w:rsid w:val="00743CD4"/>
    <w:rsid w:val="00743FB7"/>
    <w:rsid w:val="00744326"/>
    <w:rsid w:val="0074459E"/>
    <w:rsid w:val="007445A0"/>
    <w:rsid w:val="0074524B"/>
    <w:rsid w:val="00745912"/>
    <w:rsid w:val="00745D66"/>
    <w:rsid w:val="00745F12"/>
    <w:rsid w:val="007463C6"/>
    <w:rsid w:val="00747D8B"/>
    <w:rsid w:val="0075042E"/>
    <w:rsid w:val="007511F8"/>
    <w:rsid w:val="00751228"/>
    <w:rsid w:val="00751497"/>
    <w:rsid w:val="00752175"/>
    <w:rsid w:val="007521C1"/>
    <w:rsid w:val="0075233F"/>
    <w:rsid w:val="00752CD4"/>
    <w:rsid w:val="00752FB3"/>
    <w:rsid w:val="0075331F"/>
    <w:rsid w:val="00753486"/>
    <w:rsid w:val="00754114"/>
    <w:rsid w:val="007543BC"/>
    <w:rsid w:val="007550B2"/>
    <w:rsid w:val="00756779"/>
    <w:rsid w:val="007571E1"/>
    <w:rsid w:val="007573DE"/>
    <w:rsid w:val="00757707"/>
    <w:rsid w:val="00757A2A"/>
    <w:rsid w:val="007604B2"/>
    <w:rsid w:val="007604D0"/>
    <w:rsid w:val="00760B4A"/>
    <w:rsid w:val="0076150A"/>
    <w:rsid w:val="00761B49"/>
    <w:rsid w:val="00762096"/>
    <w:rsid w:val="007622DB"/>
    <w:rsid w:val="0076299E"/>
    <w:rsid w:val="00762C02"/>
    <w:rsid w:val="00763983"/>
    <w:rsid w:val="00764180"/>
    <w:rsid w:val="007641AE"/>
    <w:rsid w:val="00764517"/>
    <w:rsid w:val="00765281"/>
    <w:rsid w:val="00765BF7"/>
    <w:rsid w:val="0076612B"/>
    <w:rsid w:val="00766286"/>
    <w:rsid w:val="007666E8"/>
    <w:rsid w:val="00766BAD"/>
    <w:rsid w:val="00766CF7"/>
    <w:rsid w:val="007679AE"/>
    <w:rsid w:val="00767D83"/>
    <w:rsid w:val="007707E7"/>
    <w:rsid w:val="0077175F"/>
    <w:rsid w:val="00771BAC"/>
    <w:rsid w:val="00772B23"/>
    <w:rsid w:val="00772B6E"/>
    <w:rsid w:val="0077381A"/>
    <w:rsid w:val="00773F3C"/>
    <w:rsid w:val="00774466"/>
    <w:rsid w:val="00774D29"/>
    <w:rsid w:val="0077501E"/>
    <w:rsid w:val="007755F2"/>
    <w:rsid w:val="00775DF8"/>
    <w:rsid w:val="007764C2"/>
    <w:rsid w:val="00776705"/>
    <w:rsid w:val="00776733"/>
    <w:rsid w:val="00776971"/>
    <w:rsid w:val="00776AA2"/>
    <w:rsid w:val="00776EE9"/>
    <w:rsid w:val="00777255"/>
    <w:rsid w:val="007775CC"/>
    <w:rsid w:val="00777B8E"/>
    <w:rsid w:val="00777D37"/>
    <w:rsid w:val="00777F7A"/>
    <w:rsid w:val="00780489"/>
    <w:rsid w:val="0078111D"/>
    <w:rsid w:val="0078177E"/>
    <w:rsid w:val="00781EEB"/>
    <w:rsid w:val="00782646"/>
    <w:rsid w:val="00783001"/>
    <w:rsid w:val="0078304C"/>
    <w:rsid w:val="0078354C"/>
    <w:rsid w:val="00783673"/>
    <w:rsid w:val="00783DE3"/>
    <w:rsid w:val="0078405B"/>
    <w:rsid w:val="00784312"/>
    <w:rsid w:val="00785417"/>
    <w:rsid w:val="00785490"/>
    <w:rsid w:val="00786620"/>
    <w:rsid w:val="007867C0"/>
    <w:rsid w:val="00786A31"/>
    <w:rsid w:val="00786F8B"/>
    <w:rsid w:val="007871D7"/>
    <w:rsid w:val="0079009A"/>
    <w:rsid w:val="007909FB"/>
    <w:rsid w:val="00790B99"/>
    <w:rsid w:val="00790CD0"/>
    <w:rsid w:val="0079178C"/>
    <w:rsid w:val="00791BBB"/>
    <w:rsid w:val="007925EA"/>
    <w:rsid w:val="00792764"/>
    <w:rsid w:val="00792A24"/>
    <w:rsid w:val="00792A8D"/>
    <w:rsid w:val="00792A8F"/>
    <w:rsid w:val="00793162"/>
    <w:rsid w:val="00793632"/>
    <w:rsid w:val="0079380A"/>
    <w:rsid w:val="00793810"/>
    <w:rsid w:val="00793977"/>
    <w:rsid w:val="00793CD8"/>
    <w:rsid w:val="0079428B"/>
    <w:rsid w:val="0079428F"/>
    <w:rsid w:val="007944D0"/>
    <w:rsid w:val="007953BF"/>
    <w:rsid w:val="00795679"/>
    <w:rsid w:val="00795C92"/>
    <w:rsid w:val="007960A1"/>
    <w:rsid w:val="00796231"/>
    <w:rsid w:val="00796317"/>
    <w:rsid w:val="00796573"/>
    <w:rsid w:val="00796ADC"/>
    <w:rsid w:val="00796B93"/>
    <w:rsid w:val="00796CA9"/>
    <w:rsid w:val="007A1043"/>
    <w:rsid w:val="007A1CB3"/>
    <w:rsid w:val="007A306F"/>
    <w:rsid w:val="007A321A"/>
    <w:rsid w:val="007A3CE3"/>
    <w:rsid w:val="007A4100"/>
    <w:rsid w:val="007A43A6"/>
    <w:rsid w:val="007A4693"/>
    <w:rsid w:val="007A58A6"/>
    <w:rsid w:val="007A5B38"/>
    <w:rsid w:val="007A5E2D"/>
    <w:rsid w:val="007A6180"/>
    <w:rsid w:val="007A6698"/>
    <w:rsid w:val="007A6A52"/>
    <w:rsid w:val="007A79B2"/>
    <w:rsid w:val="007B14C2"/>
    <w:rsid w:val="007B1A8E"/>
    <w:rsid w:val="007B3014"/>
    <w:rsid w:val="007B33DA"/>
    <w:rsid w:val="007B386F"/>
    <w:rsid w:val="007B3964"/>
    <w:rsid w:val="007B3D2D"/>
    <w:rsid w:val="007B4099"/>
    <w:rsid w:val="007B42E6"/>
    <w:rsid w:val="007B48CA"/>
    <w:rsid w:val="007B4E64"/>
    <w:rsid w:val="007B50AE"/>
    <w:rsid w:val="007B518D"/>
    <w:rsid w:val="007B51DF"/>
    <w:rsid w:val="007B5D77"/>
    <w:rsid w:val="007B65CE"/>
    <w:rsid w:val="007B6D86"/>
    <w:rsid w:val="007B7374"/>
    <w:rsid w:val="007B774B"/>
    <w:rsid w:val="007B7981"/>
    <w:rsid w:val="007B7C3D"/>
    <w:rsid w:val="007B7D25"/>
    <w:rsid w:val="007B7EC6"/>
    <w:rsid w:val="007C0099"/>
    <w:rsid w:val="007C031E"/>
    <w:rsid w:val="007C05DD"/>
    <w:rsid w:val="007C0D39"/>
    <w:rsid w:val="007C11D9"/>
    <w:rsid w:val="007C310D"/>
    <w:rsid w:val="007C397F"/>
    <w:rsid w:val="007C3AB9"/>
    <w:rsid w:val="007C3BF3"/>
    <w:rsid w:val="007C3D18"/>
    <w:rsid w:val="007C4317"/>
    <w:rsid w:val="007C47AB"/>
    <w:rsid w:val="007C54AD"/>
    <w:rsid w:val="007C5E89"/>
    <w:rsid w:val="007C60BF"/>
    <w:rsid w:val="007C63CC"/>
    <w:rsid w:val="007C6A07"/>
    <w:rsid w:val="007C6CF2"/>
    <w:rsid w:val="007C7174"/>
    <w:rsid w:val="007C75A1"/>
    <w:rsid w:val="007C771D"/>
    <w:rsid w:val="007C77A5"/>
    <w:rsid w:val="007D04E5"/>
    <w:rsid w:val="007D09D8"/>
    <w:rsid w:val="007D0C72"/>
    <w:rsid w:val="007D156F"/>
    <w:rsid w:val="007D3240"/>
    <w:rsid w:val="007D3E7E"/>
    <w:rsid w:val="007D3F0E"/>
    <w:rsid w:val="007D53AD"/>
    <w:rsid w:val="007D5901"/>
    <w:rsid w:val="007D5983"/>
    <w:rsid w:val="007D6813"/>
    <w:rsid w:val="007D6B14"/>
    <w:rsid w:val="007D6B5B"/>
    <w:rsid w:val="007D7163"/>
    <w:rsid w:val="007D7526"/>
    <w:rsid w:val="007D7BC4"/>
    <w:rsid w:val="007D7F1E"/>
    <w:rsid w:val="007E0323"/>
    <w:rsid w:val="007E0479"/>
    <w:rsid w:val="007E06B8"/>
    <w:rsid w:val="007E09A3"/>
    <w:rsid w:val="007E11E0"/>
    <w:rsid w:val="007E196F"/>
    <w:rsid w:val="007E19C0"/>
    <w:rsid w:val="007E2295"/>
    <w:rsid w:val="007E320C"/>
    <w:rsid w:val="007E4610"/>
    <w:rsid w:val="007E4715"/>
    <w:rsid w:val="007E47D9"/>
    <w:rsid w:val="007E4B43"/>
    <w:rsid w:val="007E505B"/>
    <w:rsid w:val="007E567A"/>
    <w:rsid w:val="007E5728"/>
    <w:rsid w:val="007E5C39"/>
    <w:rsid w:val="007E6898"/>
    <w:rsid w:val="007E69CF"/>
    <w:rsid w:val="007E6BD7"/>
    <w:rsid w:val="007E6C01"/>
    <w:rsid w:val="007E6E3B"/>
    <w:rsid w:val="007E6F7D"/>
    <w:rsid w:val="007E7091"/>
    <w:rsid w:val="007E751B"/>
    <w:rsid w:val="007E7C4C"/>
    <w:rsid w:val="007E7E02"/>
    <w:rsid w:val="007F00BD"/>
    <w:rsid w:val="007F0677"/>
    <w:rsid w:val="007F072E"/>
    <w:rsid w:val="007F0992"/>
    <w:rsid w:val="007F13C4"/>
    <w:rsid w:val="007F2854"/>
    <w:rsid w:val="007F285D"/>
    <w:rsid w:val="007F3E43"/>
    <w:rsid w:val="007F4D97"/>
    <w:rsid w:val="007F54BC"/>
    <w:rsid w:val="007F6A23"/>
    <w:rsid w:val="007F6A9A"/>
    <w:rsid w:val="007F75D5"/>
    <w:rsid w:val="007F7DB6"/>
    <w:rsid w:val="00800863"/>
    <w:rsid w:val="00801ABE"/>
    <w:rsid w:val="00801B95"/>
    <w:rsid w:val="00801F6F"/>
    <w:rsid w:val="0080231D"/>
    <w:rsid w:val="008025D5"/>
    <w:rsid w:val="00802632"/>
    <w:rsid w:val="0080288D"/>
    <w:rsid w:val="00803122"/>
    <w:rsid w:val="008035D0"/>
    <w:rsid w:val="008035F7"/>
    <w:rsid w:val="00803A3C"/>
    <w:rsid w:val="00803C09"/>
    <w:rsid w:val="00803FAE"/>
    <w:rsid w:val="00804460"/>
    <w:rsid w:val="00805150"/>
    <w:rsid w:val="008054E8"/>
    <w:rsid w:val="00805AB5"/>
    <w:rsid w:val="00805E4A"/>
    <w:rsid w:val="0080605F"/>
    <w:rsid w:val="008063CC"/>
    <w:rsid w:val="00806445"/>
    <w:rsid w:val="00806EE7"/>
    <w:rsid w:val="0080717D"/>
    <w:rsid w:val="00807786"/>
    <w:rsid w:val="008079B6"/>
    <w:rsid w:val="00807BD2"/>
    <w:rsid w:val="00810851"/>
    <w:rsid w:val="00810A3F"/>
    <w:rsid w:val="008112E8"/>
    <w:rsid w:val="00811952"/>
    <w:rsid w:val="00811B55"/>
    <w:rsid w:val="00811BBF"/>
    <w:rsid w:val="00811FCB"/>
    <w:rsid w:val="0081221E"/>
    <w:rsid w:val="008122CE"/>
    <w:rsid w:val="00812347"/>
    <w:rsid w:val="00812372"/>
    <w:rsid w:val="00812969"/>
    <w:rsid w:val="00813E75"/>
    <w:rsid w:val="00813ECF"/>
    <w:rsid w:val="00814C04"/>
    <w:rsid w:val="00814DF6"/>
    <w:rsid w:val="00815879"/>
    <w:rsid w:val="008158D6"/>
    <w:rsid w:val="0081647C"/>
    <w:rsid w:val="0081655B"/>
    <w:rsid w:val="008167A9"/>
    <w:rsid w:val="00816A98"/>
    <w:rsid w:val="00816B36"/>
    <w:rsid w:val="00816C3D"/>
    <w:rsid w:val="00816ED8"/>
    <w:rsid w:val="00817196"/>
    <w:rsid w:val="00817D6E"/>
    <w:rsid w:val="00820952"/>
    <w:rsid w:val="008209FB"/>
    <w:rsid w:val="00821491"/>
    <w:rsid w:val="00821F9B"/>
    <w:rsid w:val="008226E3"/>
    <w:rsid w:val="00822C78"/>
    <w:rsid w:val="00823185"/>
    <w:rsid w:val="008234DE"/>
    <w:rsid w:val="008235DB"/>
    <w:rsid w:val="00823CAD"/>
    <w:rsid w:val="00823D3A"/>
    <w:rsid w:val="00823FE6"/>
    <w:rsid w:val="008245E8"/>
    <w:rsid w:val="00824AB4"/>
    <w:rsid w:val="00824B3E"/>
    <w:rsid w:val="008256C9"/>
    <w:rsid w:val="00825C42"/>
    <w:rsid w:val="00825D25"/>
    <w:rsid w:val="00827D6F"/>
    <w:rsid w:val="00830090"/>
    <w:rsid w:val="00830C15"/>
    <w:rsid w:val="00830EF3"/>
    <w:rsid w:val="00831570"/>
    <w:rsid w:val="008321B2"/>
    <w:rsid w:val="00834689"/>
    <w:rsid w:val="0083513F"/>
    <w:rsid w:val="00835144"/>
    <w:rsid w:val="00835401"/>
    <w:rsid w:val="00835C50"/>
    <w:rsid w:val="00835CB1"/>
    <w:rsid w:val="0083611C"/>
    <w:rsid w:val="008365BB"/>
    <w:rsid w:val="00836AFD"/>
    <w:rsid w:val="008370EA"/>
    <w:rsid w:val="008376AC"/>
    <w:rsid w:val="00840091"/>
    <w:rsid w:val="008403CE"/>
    <w:rsid w:val="00841425"/>
    <w:rsid w:val="0084163D"/>
    <w:rsid w:val="00841803"/>
    <w:rsid w:val="0084233B"/>
    <w:rsid w:val="00842B72"/>
    <w:rsid w:val="00842EA5"/>
    <w:rsid w:val="008431F0"/>
    <w:rsid w:val="008432B0"/>
    <w:rsid w:val="00843BE1"/>
    <w:rsid w:val="00843E16"/>
    <w:rsid w:val="0084427E"/>
    <w:rsid w:val="008444E8"/>
    <w:rsid w:val="0084459E"/>
    <w:rsid w:val="00844E80"/>
    <w:rsid w:val="00844EAA"/>
    <w:rsid w:val="00846FE7"/>
    <w:rsid w:val="00847472"/>
    <w:rsid w:val="00847AD7"/>
    <w:rsid w:val="00847C51"/>
    <w:rsid w:val="00847D5C"/>
    <w:rsid w:val="00850702"/>
    <w:rsid w:val="00850D54"/>
    <w:rsid w:val="008516B4"/>
    <w:rsid w:val="00852928"/>
    <w:rsid w:val="00852BBD"/>
    <w:rsid w:val="008535E7"/>
    <w:rsid w:val="00854E76"/>
    <w:rsid w:val="00855B2F"/>
    <w:rsid w:val="00855DEA"/>
    <w:rsid w:val="008561A3"/>
    <w:rsid w:val="00856911"/>
    <w:rsid w:val="00856AAA"/>
    <w:rsid w:val="00856E89"/>
    <w:rsid w:val="00857460"/>
    <w:rsid w:val="00860329"/>
    <w:rsid w:val="00860F05"/>
    <w:rsid w:val="00862B39"/>
    <w:rsid w:val="0086394F"/>
    <w:rsid w:val="008641C6"/>
    <w:rsid w:val="00865E18"/>
    <w:rsid w:val="00866BC0"/>
    <w:rsid w:val="00866CEF"/>
    <w:rsid w:val="008677FD"/>
    <w:rsid w:val="00867A5A"/>
    <w:rsid w:val="008706D4"/>
    <w:rsid w:val="00870833"/>
    <w:rsid w:val="00870918"/>
    <w:rsid w:val="00870B5D"/>
    <w:rsid w:val="00870DCD"/>
    <w:rsid w:val="00870DE1"/>
    <w:rsid w:val="00870F8A"/>
    <w:rsid w:val="008719A4"/>
    <w:rsid w:val="00871D23"/>
    <w:rsid w:val="0087232C"/>
    <w:rsid w:val="00872927"/>
    <w:rsid w:val="00873025"/>
    <w:rsid w:val="00873CEF"/>
    <w:rsid w:val="00873F00"/>
    <w:rsid w:val="00873F57"/>
    <w:rsid w:val="00874312"/>
    <w:rsid w:val="0087437C"/>
    <w:rsid w:val="008745F7"/>
    <w:rsid w:val="0087501D"/>
    <w:rsid w:val="0087514F"/>
    <w:rsid w:val="00875394"/>
    <w:rsid w:val="008758A4"/>
    <w:rsid w:val="00875B84"/>
    <w:rsid w:val="00875CD7"/>
    <w:rsid w:val="0087641E"/>
    <w:rsid w:val="008769BE"/>
    <w:rsid w:val="00876B4D"/>
    <w:rsid w:val="00876F50"/>
    <w:rsid w:val="0087733C"/>
    <w:rsid w:val="00877F18"/>
    <w:rsid w:val="00877F78"/>
    <w:rsid w:val="00881534"/>
    <w:rsid w:val="00881905"/>
    <w:rsid w:val="00881AA5"/>
    <w:rsid w:val="00881F11"/>
    <w:rsid w:val="00882A35"/>
    <w:rsid w:val="00883867"/>
    <w:rsid w:val="00884CB7"/>
    <w:rsid w:val="008859E6"/>
    <w:rsid w:val="00886491"/>
    <w:rsid w:val="0088649C"/>
    <w:rsid w:val="008865EE"/>
    <w:rsid w:val="00886C30"/>
    <w:rsid w:val="008874AD"/>
    <w:rsid w:val="008917B3"/>
    <w:rsid w:val="00891D41"/>
    <w:rsid w:val="00891F4D"/>
    <w:rsid w:val="00892536"/>
    <w:rsid w:val="00893DFA"/>
    <w:rsid w:val="0089445F"/>
    <w:rsid w:val="00894A88"/>
    <w:rsid w:val="00894B5A"/>
    <w:rsid w:val="00895386"/>
    <w:rsid w:val="00895E39"/>
    <w:rsid w:val="0089602E"/>
    <w:rsid w:val="008970BE"/>
    <w:rsid w:val="00897162"/>
    <w:rsid w:val="00897775"/>
    <w:rsid w:val="00897841"/>
    <w:rsid w:val="008A0A1C"/>
    <w:rsid w:val="008A16E5"/>
    <w:rsid w:val="008A1D9D"/>
    <w:rsid w:val="008A1DB4"/>
    <w:rsid w:val="008A21FF"/>
    <w:rsid w:val="008A29AB"/>
    <w:rsid w:val="008A2CE2"/>
    <w:rsid w:val="008A30AC"/>
    <w:rsid w:val="008A44B8"/>
    <w:rsid w:val="008A51A8"/>
    <w:rsid w:val="008A5288"/>
    <w:rsid w:val="008A54C7"/>
    <w:rsid w:val="008A5B2F"/>
    <w:rsid w:val="008A5DF5"/>
    <w:rsid w:val="008A609B"/>
    <w:rsid w:val="008A7077"/>
    <w:rsid w:val="008A76F3"/>
    <w:rsid w:val="008A77D8"/>
    <w:rsid w:val="008B0483"/>
    <w:rsid w:val="008B120C"/>
    <w:rsid w:val="008B22B7"/>
    <w:rsid w:val="008B2BFF"/>
    <w:rsid w:val="008B3400"/>
    <w:rsid w:val="008B34DF"/>
    <w:rsid w:val="008B3A9F"/>
    <w:rsid w:val="008B40CF"/>
    <w:rsid w:val="008B45D1"/>
    <w:rsid w:val="008B48C2"/>
    <w:rsid w:val="008B4AE9"/>
    <w:rsid w:val="008B51A0"/>
    <w:rsid w:val="008B5268"/>
    <w:rsid w:val="008B592A"/>
    <w:rsid w:val="008B770C"/>
    <w:rsid w:val="008B77E8"/>
    <w:rsid w:val="008B7B5C"/>
    <w:rsid w:val="008B7C0A"/>
    <w:rsid w:val="008B7D7E"/>
    <w:rsid w:val="008C087A"/>
    <w:rsid w:val="008C0AD7"/>
    <w:rsid w:val="008C0C99"/>
    <w:rsid w:val="008C0CB0"/>
    <w:rsid w:val="008C0F0A"/>
    <w:rsid w:val="008C1773"/>
    <w:rsid w:val="008C2017"/>
    <w:rsid w:val="008C2913"/>
    <w:rsid w:val="008C3191"/>
    <w:rsid w:val="008C3EB0"/>
    <w:rsid w:val="008C41D0"/>
    <w:rsid w:val="008C4958"/>
    <w:rsid w:val="008C4BAA"/>
    <w:rsid w:val="008C5641"/>
    <w:rsid w:val="008C591B"/>
    <w:rsid w:val="008C6466"/>
    <w:rsid w:val="008C6AE8"/>
    <w:rsid w:val="008C6E05"/>
    <w:rsid w:val="008C7213"/>
    <w:rsid w:val="008C7573"/>
    <w:rsid w:val="008C7750"/>
    <w:rsid w:val="008D010B"/>
    <w:rsid w:val="008D06D8"/>
    <w:rsid w:val="008D0A2F"/>
    <w:rsid w:val="008D0E6C"/>
    <w:rsid w:val="008D10E2"/>
    <w:rsid w:val="008D14C8"/>
    <w:rsid w:val="008D2BA4"/>
    <w:rsid w:val="008D34F1"/>
    <w:rsid w:val="008D39D8"/>
    <w:rsid w:val="008D412E"/>
    <w:rsid w:val="008D4254"/>
    <w:rsid w:val="008D4285"/>
    <w:rsid w:val="008D4DD5"/>
    <w:rsid w:val="008D5015"/>
    <w:rsid w:val="008D543D"/>
    <w:rsid w:val="008D5DD5"/>
    <w:rsid w:val="008D6A80"/>
    <w:rsid w:val="008D6D1A"/>
    <w:rsid w:val="008D73EC"/>
    <w:rsid w:val="008D7CBC"/>
    <w:rsid w:val="008D7CC0"/>
    <w:rsid w:val="008E0332"/>
    <w:rsid w:val="008E065E"/>
    <w:rsid w:val="008E0927"/>
    <w:rsid w:val="008E09D0"/>
    <w:rsid w:val="008E0CF8"/>
    <w:rsid w:val="008E11A7"/>
    <w:rsid w:val="008E17FA"/>
    <w:rsid w:val="008E1909"/>
    <w:rsid w:val="008E1AA3"/>
    <w:rsid w:val="008E2A3E"/>
    <w:rsid w:val="008E38BC"/>
    <w:rsid w:val="008E3C4A"/>
    <w:rsid w:val="008E3E49"/>
    <w:rsid w:val="008E4AA6"/>
    <w:rsid w:val="008E5D12"/>
    <w:rsid w:val="008E65AE"/>
    <w:rsid w:val="008E6A0E"/>
    <w:rsid w:val="008E7065"/>
    <w:rsid w:val="008E72EF"/>
    <w:rsid w:val="008E7345"/>
    <w:rsid w:val="008F026D"/>
    <w:rsid w:val="008F0EA2"/>
    <w:rsid w:val="008F109F"/>
    <w:rsid w:val="008F1EAB"/>
    <w:rsid w:val="008F234C"/>
    <w:rsid w:val="008F2A64"/>
    <w:rsid w:val="008F30B4"/>
    <w:rsid w:val="008F33DC"/>
    <w:rsid w:val="008F3471"/>
    <w:rsid w:val="008F3A73"/>
    <w:rsid w:val="008F477F"/>
    <w:rsid w:val="008F50FE"/>
    <w:rsid w:val="008F58CA"/>
    <w:rsid w:val="008F6330"/>
    <w:rsid w:val="008F68E1"/>
    <w:rsid w:val="008F733B"/>
    <w:rsid w:val="008F79EB"/>
    <w:rsid w:val="008F7E1E"/>
    <w:rsid w:val="00900100"/>
    <w:rsid w:val="009004EF"/>
    <w:rsid w:val="00900646"/>
    <w:rsid w:val="00901101"/>
    <w:rsid w:val="00901115"/>
    <w:rsid w:val="00901452"/>
    <w:rsid w:val="0090153B"/>
    <w:rsid w:val="00901EB6"/>
    <w:rsid w:val="00902350"/>
    <w:rsid w:val="0090235A"/>
    <w:rsid w:val="00902740"/>
    <w:rsid w:val="00902831"/>
    <w:rsid w:val="00903118"/>
    <w:rsid w:val="0090336B"/>
    <w:rsid w:val="0090339E"/>
    <w:rsid w:val="00903B8C"/>
    <w:rsid w:val="0090411A"/>
    <w:rsid w:val="00904CFD"/>
    <w:rsid w:val="00904F69"/>
    <w:rsid w:val="009053AA"/>
    <w:rsid w:val="00905480"/>
    <w:rsid w:val="00905A2A"/>
    <w:rsid w:val="0090621A"/>
    <w:rsid w:val="009064FA"/>
    <w:rsid w:val="00906939"/>
    <w:rsid w:val="00906E8B"/>
    <w:rsid w:val="00906F77"/>
    <w:rsid w:val="00907AD4"/>
    <w:rsid w:val="0091056D"/>
    <w:rsid w:val="009106D0"/>
    <w:rsid w:val="00910B7D"/>
    <w:rsid w:val="0091165B"/>
    <w:rsid w:val="00911DFB"/>
    <w:rsid w:val="009138F9"/>
    <w:rsid w:val="009139D9"/>
    <w:rsid w:val="00913D57"/>
    <w:rsid w:val="00913F0C"/>
    <w:rsid w:val="009142A0"/>
    <w:rsid w:val="0091452C"/>
    <w:rsid w:val="009146BA"/>
    <w:rsid w:val="009148E6"/>
    <w:rsid w:val="00914AD8"/>
    <w:rsid w:val="00915347"/>
    <w:rsid w:val="009156E3"/>
    <w:rsid w:val="00915D87"/>
    <w:rsid w:val="00916079"/>
    <w:rsid w:val="00916118"/>
    <w:rsid w:val="0091681F"/>
    <w:rsid w:val="00917130"/>
    <w:rsid w:val="00917A3B"/>
    <w:rsid w:val="00917BB8"/>
    <w:rsid w:val="00917CE9"/>
    <w:rsid w:val="00920710"/>
    <w:rsid w:val="009208D7"/>
    <w:rsid w:val="00920BF2"/>
    <w:rsid w:val="00921B74"/>
    <w:rsid w:val="00921B8B"/>
    <w:rsid w:val="00921CB0"/>
    <w:rsid w:val="00921CB2"/>
    <w:rsid w:val="00922010"/>
    <w:rsid w:val="00922182"/>
    <w:rsid w:val="009225C8"/>
    <w:rsid w:val="00922605"/>
    <w:rsid w:val="00922682"/>
    <w:rsid w:val="009231C8"/>
    <w:rsid w:val="00923793"/>
    <w:rsid w:val="00923D9F"/>
    <w:rsid w:val="0092452F"/>
    <w:rsid w:val="009246C5"/>
    <w:rsid w:val="00924DC4"/>
    <w:rsid w:val="00925693"/>
    <w:rsid w:val="0092653C"/>
    <w:rsid w:val="00930CC5"/>
    <w:rsid w:val="00931763"/>
    <w:rsid w:val="00931BC0"/>
    <w:rsid w:val="00931BD9"/>
    <w:rsid w:val="00931E21"/>
    <w:rsid w:val="00932014"/>
    <w:rsid w:val="009320DB"/>
    <w:rsid w:val="009321F9"/>
    <w:rsid w:val="00932407"/>
    <w:rsid w:val="00933650"/>
    <w:rsid w:val="00933CD3"/>
    <w:rsid w:val="00934730"/>
    <w:rsid w:val="00934D7B"/>
    <w:rsid w:val="009352C2"/>
    <w:rsid w:val="00935739"/>
    <w:rsid w:val="00935D8C"/>
    <w:rsid w:val="00936526"/>
    <w:rsid w:val="0093655D"/>
    <w:rsid w:val="009368F3"/>
    <w:rsid w:val="00936C4A"/>
    <w:rsid w:val="00936EEB"/>
    <w:rsid w:val="009378DF"/>
    <w:rsid w:val="00940AFF"/>
    <w:rsid w:val="00940CCD"/>
    <w:rsid w:val="00941636"/>
    <w:rsid w:val="00942F42"/>
    <w:rsid w:val="009431A5"/>
    <w:rsid w:val="0094364B"/>
    <w:rsid w:val="00943742"/>
    <w:rsid w:val="00943CC9"/>
    <w:rsid w:val="00944093"/>
    <w:rsid w:val="00944290"/>
    <w:rsid w:val="00944562"/>
    <w:rsid w:val="009446B6"/>
    <w:rsid w:val="00945112"/>
    <w:rsid w:val="00945C05"/>
    <w:rsid w:val="00945DBB"/>
    <w:rsid w:val="00946945"/>
    <w:rsid w:val="00946984"/>
    <w:rsid w:val="00946ABC"/>
    <w:rsid w:val="00946AFF"/>
    <w:rsid w:val="00947713"/>
    <w:rsid w:val="00947990"/>
    <w:rsid w:val="009479AA"/>
    <w:rsid w:val="00947DDD"/>
    <w:rsid w:val="0095076D"/>
    <w:rsid w:val="00950953"/>
    <w:rsid w:val="00950DE7"/>
    <w:rsid w:val="00952528"/>
    <w:rsid w:val="0095273A"/>
    <w:rsid w:val="00952A24"/>
    <w:rsid w:val="00953920"/>
    <w:rsid w:val="00953D47"/>
    <w:rsid w:val="00954716"/>
    <w:rsid w:val="00954B20"/>
    <w:rsid w:val="0095532E"/>
    <w:rsid w:val="0095546E"/>
    <w:rsid w:val="00955DDD"/>
    <w:rsid w:val="0095616D"/>
    <w:rsid w:val="0095681E"/>
    <w:rsid w:val="009572D4"/>
    <w:rsid w:val="0096054B"/>
    <w:rsid w:val="00960FE3"/>
    <w:rsid w:val="00961091"/>
    <w:rsid w:val="0096110C"/>
    <w:rsid w:val="0096130F"/>
    <w:rsid w:val="009614AE"/>
    <w:rsid w:val="00961921"/>
    <w:rsid w:val="009621E9"/>
    <w:rsid w:val="00962366"/>
    <w:rsid w:val="009623D7"/>
    <w:rsid w:val="0096260D"/>
    <w:rsid w:val="009626F0"/>
    <w:rsid w:val="0096331A"/>
    <w:rsid w:val="0096430A"/>
    <w:rsid w:val="009644FF"/>
    <w:rsid w:val="009647C7"/>
    <w:rsid w:val="00964BAE"/>
    <w:rsid w:val="00964FB6"/>
    <w:rsid w:val="00964FEB"/>
    <w:rsid w:val="00965176"/>
    <w:rsid w:val="0096554B"/>
    <w:rsid w:val="009656CD"/>
    <w:rsid w:val="00965765"/>
    <w:rsid w:val="0096584A"/>
    <w:rsid w:val="009658F9"/>
    <w:rsid w:val="00966833"/>
    <w:rsid w:val="00967713"/>
    <w:rsid w:val="009700F2"/>
    <w:rsid w:val="00970E18"/>
    <w:rsid w:val="00971C00"/>
    <w:rsid w:val="00971F08"/>
    <w:rsid w:val="0097311C"/>
    <w:rsid w:val="00973C34"/>
    <w:rsid w:val="0097493A"/>
    <w:rsid w:val="00974A4F"/>
    <w:rsid w:val="00974DB1"/>
    <w:rsid w:val="009755F3"/>
    <w:rsid w:val="0097588F"/>
    <w:rsid w:val="00975F5D"/>
    <w:rsid w:val="0097603D"/>
    <w:rsid w:val="00976406"/>
    <w:rsid w:val="00976949"/>
    <w:rsid w:val="009770F2"/>
    <w:rsid w:val="00980092"/>
    <w:rsid w:val="00980321"/>
    <w:rsid w:val="00980477"/>
    <w:rsid w:val="009815E8"/>
    <w:rsid w:val="00981BB5"/>
    <w:rsid w:val="00981CC2"/>
    <w:rsid w:val="00982379"/>
    <w:rsid w:val="00982946"/>
    <w:rsid w:val="00982BBC"/>
    <w:rsid w:val="009839A9"/>
    <w:rsid w:val="009839B1"/>
    <w:rsid w:val="00983E48"/>
    <w:rsid w:val="00985253"/>
    <w:rsid w:val="009853B3"/>
    <w:rsid w:val="009853CE"/>
    <w:rsid w:val="00985569"/>
    <w:rsid w:val="00985BFD"/>
    <w:rsid w:val="00986196"/>
    <w:rsid w:val="009861B4"/>
    <w:rsid w:val="009879B6"/>
    <w:rsid w:val="00987A9D"/>
    <w:rsid w:val="00987A9E"/>
    <w:rsid w:val="00987AD4"/>
    <w:rsid w:val="00990630"/>
    <w:rsid w:val="00990E55"/>
    <w:rsid w:val="00990F81"/>
    <w:rsid w:val="00991761"/>
    <w:rsid w:val="00991E2E"/>
    <w:rsid w:val="00992BB6"/>
    <w:rsid w:val="0099391E"/>
    <w:rsid w:val="009940CB"/>
    <w:rsid w:val="00994740"/>
    <w:rsid w:val="00994DCA"/>
    <w:rsid w:val="009960EC"/>
    <w:rsid w:val="00996A57"/>
    <w:rsid w:val="009970DD"/>
    <w:rsid w:val="00997213"/>
    <w:rsid w:val="00997C8C"/>
    <w:rsid w:val="00997CB2"/>
    <w:rsid w:val="009A0477"/>
    <w:rsid w:val="009A0A2D"/>
    <w:rsid w:val="009A0BE2"/>
    <w:rsid w:val="009A0FBA"/>
    <w:rsid w:val="009A1601"/>
    <w:rsid w:val="009A18A7"/>
    <w:rsid w:val="009A1D8F"/>
    <w:rsid w:val="009A2792"/>
    <w:rsid w:val="009A27F0"/>
    <w:rsid w:val="009A3A5C"/>
    <w:rsid w:val="009A3CCD"/>
    <w:rsid w:val="009A4210"/>
    <w:rsid w:val="009A462D"/>
    <w:rsid w:val="009A4BCE"/>
    <w:rsid w:val="009A4CCF"/>
    <w:rsid w:val="009A4DDD"/>
    <w:rsid w:val="009A5CBA"/>
    <w:rsid w:val="009A5EC2"/>
    <w:rsid w:val="009A7113"/>
    <w:rsid w:val="009A7E55"/>
    <w:rsid w:val="009B1729"/>
    <w:rsid w:val="009B1F1D"/>
    <w:rsid w:val="009B1F30"/>
    <w:rsid w:val="009B200F"/>
    <w:rsid w:val="009B2162"/>
    <w:rsid w:val="009B2CBC"/>
    <w:rsid w:val="009B3054"/>
    <w:rsid w:val="009B30F8"/>
    <w:rsid w:val="009B3AC2"/>
    <w:rsid w:val="009B41EE"/>
    <w:rsid w:val="009B48FF"/>
    <w:rsid w:val="009B4B14"/>
    <w:rsid w:val="009B4DF4"/>
    <w:rsid w:val="009B4F22"/>
    <w:rsid w:val="009B564E"/>
    <w:rsid w:val="009B5FF0"/>
    <w:rsid w:val="009B6325"/>
    <w:rsid w:val="009B6843"/>
    <w:rsid w:val="009B6CA6"/>
    <w:rsid w:val="009B7342"/>
    <w:rsid w:val="009B7E87"/>
    <w:rsid w:val="009C0021"/>
    <w:rsid w:val="009C03DD"/>
    <w:rsid w:val="009C0424"/>
    <w:rsid w:val="009C0440"/>
    <w:rsid w:val="009C0B3D"/>
    <w:rsid w:val="009C0EAE"/>
    <w:rsid w:val="009C1112"/>
    <w:rsid w:val="009C15AF"/>
    <w:rsid w:val="009C21AC"/>
    <w:rsid w:val="009C2C5B"/>
    <w:rsid w:val="009C2CD4"/>
    <w:rsid w:val="009C3505"/>
    <w:rsid w:val="009C403E"/>
    <w:rsid w:val="009C409A"/>
    <w:rsid w:val="009C5674"/>
    <w:rsid w:val="009C6832"/>
    <w:rsid w:val="009C7042"/>
    <w:rsid w:val="009C776C"/>
    <w:rsid w:val="009D004D"/>
    <w:rsid w:val="009D07D5"/>
    <w:rsid w:val="009D10D2"/>
    <w:rsid w:val="009D10E5"/>
    <w:rsid w:val="009D1F11"/>
    <w:rsid w:val="009D3180"/>
    <w:rsid w:val="009D322D"/>
    <w:rsid w:val="009D3443"/>
    <w:rsid w:val="009D3ADE"/>
    <w:rsid w:val="009D3B4B"/>
    <w:rsid w:val="009D4178"/>
    <w:rsid w:val="009D45DF"/>
    <w:rsid w:val="009D4A7F"/>
    <w:rsid w:val="009D4FF0"/>
    <w:rsid w:val="009D5F53"/>
    <w:rsid w:val="009D6060"/>
    <w:rsid w:val="009D703C"/>
    <w:rsid w:val="009D718F"/>
    <w:rsid w:val="009E058D"/>
    <w:rsid w:val="009E068F"/>
    <w:rsid w:val="009E0A97"/>
    <w:rsid w:val="009E14E0"/>
    <w:rsid w:val="009E1A93"/>
    <w:rsid w:val="009E1B93"/>
    <w:rsid w:val="009E1CED"/>
    <w:rsid w:val="009E2B48"/>
    <w:rsid w:val="009E32D2"/>
    <w:rsid w:val="009E35DB"/>
    <w:rsid w:val="009E3ACB"/>
    <w:rsid w:val="009E3D7F"/>
    <w:rsid w:val="009E3F42"/>
    <w:rsid w:val="009E462F"/>
    <w:rsid w:val="009E47A3"/>
    <w:rsid w:val="009E4AE3"/>
    <w:rsid w:val="009E4C4C"/>
    <w:rsid w:val="009E53F8"/>
    <w:rsid w:val="009E581A"/>
    <w:rsid w:val="009E5E2B"/>
    <w:rsid w:val="009E60D8"/>
    <w:rsid w:val="009E6DFA"/>
    <w:rsid w:val="009E7882"/>
    <w:rsid w:val="009F0157"/>
    <w:rsid w:val="009F019E"/>
    <w:rsid w:val="009F01EA"/>
    <w:rsid w:val="009F0502"/>
    <w:rsid w:val="009F08F3"/>
    <w:rsid w:val="009F0C99"/>
    <w:rsid w:val="009F1495"/>
    <w:rsid w:val="009F188A"/>
    <w:rsid w:val="009F1E46"/>
    <w:rsid w:val="009F24E0"/>
    <w:rsid w:val="009F2D96"/>
    <w:rsid w:val="009F344F"/>
    <w:rsid w:val="009F3D66"/>
    <w:rsid w:val="009F45F8"/>
    <w:rsid w:val="009F53E2"/>
    <w:rsid w:val="009F549A"/>
    <w:rsid w:val="009F582B"/>
    <w:rsid w:val="009F642B"/>
    <w:rsid w:val="009F658E"/>
    <w:rsid w:val="009F6600"/>
    <w:rsid w:val="009F6925"/>
    <w:rsid w:val="009F6D97"/>
    <w:rsid w:val="009F77B7"/>
    <w:rsid w:val="009F7927"/>
    <w:rsid w:val="009F7D1D"/>
    <w:rsid w:val="00A006FE"/>
    <w:rsid w:val="00A01479"/>
    <w:rsid w:val="00A01834"/>
    <w:rsid w:val="00A01C14"/>
    <w:rsid w:val="00A01E09"/>
    <w:rsid w:val="00A02397"/>
    <w:rsid w:val="00A026C2"/>
    <w:rsid w:val="00A02A90"/>
    <w:rsid w:val="00A02AE3"/>
    <w:rsid w:val="00A031D8"/>
    <w:rsid w:val="00A040DB"/>
    <w:rsid w:val="00A041FE"/>
    <w:rsid w:val="00A04618"/>
    <w:rsid w:val="00A048A8"/>
    <w:rsid w:val="00A04A03"/>
    <w:rsid w:val="00A04D3F"/>
    <w:rsid w:val="00A04F49"/>
    <w:rsid w:val="00A0512B"/>
    <w:rsid w:val="00A05A89"/>
    <w:rsid w:val="00A0644C"/>
    <w:rsid w:val="00A07A06"/>
    <w:rsid w:val="00A10CD9"/>
    <w:rsid w:val="00A10E3A"/>
    <w:rsid w:val="00A118EF"/>
    <w:rsid w:val="00A11F5E"/>
    <w:rsid w:val="00A125D4"/>
    <w:rsid w:val="00A12D4C"/>
    <w:rsid w:val="00A1344C"/>
    <w:rsid w:val="00A13BF6"/>
    <w:rsid w:val="00A13E54"/>
    <w:rsid w:val="00A140AD"/>
    <w:rsid w:val="00A14780"/>
    <w:rsid w:val="00A14CBD"/>
    <w:rsid w:val="00A1537F"/>
    <w:rsid w:val="00A153D5"/>
    <w:rsid w:val="00A15471"/>
    <w:rsid w:val="00A155DA"/>
    <w:rsid w:val="00A15745"/>
    <w:rsid w:val="00A15793"/>
    <w:rsid w:val="00A15AC3"/>
    <w:rsid w:val="00A16C61"/>
    <w:rsid w:val="00A16CFD"/>
    <w:rsid w:val="00A16FA2"/>
    <w:rsid w:val="00A17A20"/>
    <w:rsid w:val="00A17B51"/>
    <w:rsid w:val="00A17F63"/>
    <w:rsid w:val="00A20815"/>
    <w:rsid w:val="00A20F13"/>
    <w:rsid w:val="00A2193B"/>
    <w:rsid w:val="00A220BC"/>
    <w:rsid w:val="00A2351A"/>
    <w:rsid w:val="00A23664"/>
    <w:rsid w:val="00A237B4"/>
    <w:rsid w:val="00A2406C"/>
    <w:rsid w:val="00A253AD"/>
    <w:rsid w:val="00A257CB"/>
    <w:rsid w:val="00A264A9"/>
    <w:rsid w:val="00A26802"/>
    <w:rsid w:val="00A269E0"/>
    <w:rsid w:val="00A27785"/>
    <w:rsid w:val="00A278A1"/>
    <w:rsid w:val="00A30187"/>
    <w:rsid w:val="00A30B29"/>
    <w:rsid w:val="00A31275"/>
    <w:rsid w:val="00A31A6B"/>
    <w:rsid w:val="00A31C7E"/>
    <w:rsid w:val="00A33BAA"/>
    <w:rsid w:val="00A3448A"/>
    <w:rsid w:val="00A3504A"/>
    <w:rsid w:val="00A35F16"/>
    <w:rsid w:val="00A36104"/>
    <w:rsid w:val="00A36297"/>
    <w:rsid w:val="00A36782"/>
    <w:rsid w:val="00A367FE"/>
    <w:rsid w:val="00A36B2D"/>
    <w:rsid w:val="00A37918"/>
    <w:rsid w:val="00A417AD"/>
    <w:rsid w:val="00A41E2B"/>
    <w:rsid w:val="00A43B9B"/>
    <w:rsid w:val="00A4433B"/>
    <w:rsid w:val="00A4530E"/>
    <w:rsid w:val="00A4597C"/>
    <w:rsid w:val="00A45B74"/>
    <w:rsid w:val="00A45DE8"/>
    <w:rsid w:val="00A45F58"/>
    <w:rsid w:val="00A4677F"/>
    <w:rsid w:val="00A46CBD"/>
    <w:rsid w:val="00A46CDD"/>
    <w:rsid w:val="00A4713F"/>
    <w:rsid w:val="00A47318"/>
    <w:rsid w:val="00A47BA7"/>
    <w:rsid w:val="00A47DDB"/>
    <w:rsid w:val="00A50D5F"/>
    <w:rsid w:val="00A50E2A"/>
    <w:rsid w:val="00A52CC1"/>
    <w:rsid w:val="00A52E1D"/>
    <w:rsid w:val="00A52F34"/>
    <w:rsid w:val="00A533EC"/>
    <w:rsid w:val="00A53505"/>
    <w:rsid w:val="00A54346"/>
    <w:rsid w:val="00A5447F"/>
    <w:rsid w:val="00A54F53"/>
    <w:rsid w:val="00A55278"/>
    <w:rsid w:val="00A55B8E"/>
    <w:rsid w:val="00A566BD"/>
    <w:rsid w:val="00A566D4"/>
    <w:rsid w:val="00A56713"/>
    <w:rsid w:val="00A5749A"/>
    <w:rsid w:val="00A57667"/>
    <w:rsid w:val="00A60BCB"/>
    <w:rsid w:val="00A60E74"/>
    <w:rsid w:val="00A61339"/>
    <w:rsid w:val="00A61499"/>
    <w:rsid w:val="00A619FA"/>
    <w:rsid w:val="00A625DF"/>
    <w:rsid w:val="00A62A77"/>
    <w:rsid w:val="00A6337B"/>
    <w:rsid w:val="00A63483"/>
    <w:rsid w:val="00A635E1"/>
    <w:rsid w:val="00A642E7"/>
    <w:rsid w:val="00A657D7"/>
    <w:rsid w:val="00A65A2B"/>
    <w:rsid w:val="00A660AC"/>
    <w:rsid w:val="00A67E6C"/>
    <w:rsid w:val="00A70360"/>
    <w:rsid w:val="00A71B99"/>
    <w:rsid w:val="00A71C6E"/>
    <w:rsid w:val="00A72097"/>
    <w:rsid w:val="00A73659"/>
    <w:rsid w:val="00A73932"/>
    <w:rsid w:val="00A739D0"/>
    <w:rsid w:val="00A73AAA"/>
    <w:rsid w:val="00A73EDE"/>
    <w:rsid w:val="00A7402E"/>
    <w:rsid w:val="00A748C7"/>
    <w:rsid w:val="00A74B7E"/>
    <w:rsid w:val="00A75049"/>
    <w:rsid w:val="00A757D0"/>
    <w:rsid w:val="00A75873"/>
    <w:rsid w:val="00A75B46"/>
    <w:rsid w:val="00A760E9"/>
    <w:rsid w:val="00A761D4"/>
    <w:rsid w:val="00A76349"/>
    <w:rsid w:val="00A76A62"/>
    <w:rsid w:val="00A76C83"/>
    <w:rsid w:val="00A77EC4"/>
    <w:rsid w:val="00A802B5"/>
    <w:rsid w:val="00A81DA7"/>
    <w:rsid w:val="00A81DB5"/>
    <w:rsid w:val="00A81FC1"/>
    <w:rsid w:val="00A82982"/>
    <w:rsid w:val="00A82C89"/>
    <w:rsid w:val="00A83888"/>
    <w:rsid w:val="00A84C31"/>
    <w:rsid w:val="00A85C6C"/>
    <w:rsid w:val="00A85EF6"/>
    <w:rsid w:val="00A86529"/>
    <w:rsid w:val="00A872DB"/>
    <w:rsid w:val="00A9005F"/>
    <w:rsid w:val="00A92273"/>
    <w:rsid w:val="00A92879"/>
    <w:rsid w:val="00A92F30"/>
    <w:rsid w:val="00A93AE5"/>
    <w:rsid w:val="00A93AE9"/>
    <w:rsid w:val="00A9433C"/>
    <w:rsid w:val="00A9442A"/>
    <w:rsid w:val="00A947B9"/>
    <w:rsid w:val="00A94F4B"/>
    <w:rsid w:val="00A9587F"/>
    <w:rsid w:val="00A95C79"/>
    <w:rsid w:val="00A96EA4"/>
    <w:rsid w:val="00A97CE9"/>
    <w:rsid w:val="00AA016F"/>
    <w:rsid w:val="00AA0313"/>
    <w:rsid w:val="00AA0383"/>
    <w:rsid w:val="00AA158C"/>
    <w:rsid w:val="00AA1ED6"/>
    <w:rsid w:val="00AA2151"/>
    <w:rsid w:val="00AA2A52"/>
    <w:rsid w:val="00AA2CED"/>
    <w:rsid w:val="00AA3140"/>
    <w:rsid w:val="00AA3F75"/>
    <w:rsid w:val="00AA51D6"/>
    <w:rsid w:val="00AA5898"/>
    <w:rsid w:val="00AA58BD"/>
    <w:rsid w:val="00AA62C4"/>
    <w:rsid w:val="00AB00BA"/>
    <w:rsid w:val="00AB0392"/>
    <w:rsid w:val="00AB0591"/>
    <w:rsid w:val="00AB0BC8"/>
    <w:rsid w:val="00AB11CA"/>
    <w:rsid w:val="00AB14D9"/>
    <w:rsid w:val="00AB1696"/>
    <w:rsid w:val="00AB22CB"/>
    <w:rsid w:val="00AB2DFF"/>
    <w:rsid w:val="00AB380E"/>
    <w:rsid w:val="00AB3B46"/>
    <w:rsid w:val="00AB4AB8"/>
    <w:rsid w:val="00AB55F6"/>
    <w:rsid w:val="00AB592D"/>
    <w:rsid w:val="00AB6314"/>
    <w:rsid w:val="00AB655E"/>
    <w:rsid w:val="00AB6A4A"/>
    <w:rsid w:val="00AB7255"/>
    <w:rsid w:val="00AB75E6"/>
    <w:rsid w:val="00AB7DDF"/>
    <w:rsid w:val="00AC007F"/>
    <w:rsid w:val="00AC0718"/>
    <w:rsid w:val="00AC0EAA"/>
    <w:rsid w:val="00AC133A"/>
    <w:rsid w:val="00AC1A3A"/>
    <w:rsid w:val="00AC2473"/>
    <w:rsid w:val="00AC2D47"/>
    <w:rsid w:val="00AC2ECD"/>
    <w:rsid w:val="00AC2F7D"/>
    <w:rsid w:val="00AC2FD0"/>
    <w:rsid w:val="00AC3119"/>
    <w:rsid w:val="00AC4658"/>
    <w:rsid w:val="00AC465B"/>
    <w:rsid w:val="00AC49FB"/>
    <w:rsid w:val="00AC4F6F"/>
    <w:rsid w:val="00AC5439"/>
    <w:rsid w:val="00AC5677"/>
    <w:rsid w:val="00AC5A10"/>
    <w:rsid w:val="00AC6121"/>
    <w:rsid w:val="00AC6A5F"/>
    <w:rsid w:val="00AC6DD0"/>
    <w:rsid w:val="00AC71B2"/>
    <w:rsid w:val="00AC7789"/>
    <w:rsid w:val="00AC7F0F"/>
    <w:rsid w:val="00AC7F79"/>
    <w:rsid w:val="00AD04FD"/>
    <w:rsid w:val="00AD0AA3"/>
    <w:rsid w:val="00AD0D33"/>
    <w:rsid w:val="00AD0E8E"/>
    <w:rsid w:val="00AD1822"/>
    <w:rsid w:val="00AD2643"/>
    <w:rsid w:val="00AD2D81"/>
    <w:rsid w:val="00AD344B"/>
    <w:rsid w:val="00AD3EA0"/>
    <w:rsid w:val="00AD3F94"/>
    <w:rsid w:val="00AD45AE"/>
    <w:rsid w:val="00AD4A5A"/>
    <w:rsid w:val="00AD5918"/>
    <w:rsid w:val="00AD5B85"/>
    <w:rsid w:val="00AD74C9"/>
    <w:rsid w:val="00AE05B0"/>
    <w:rsid w:val="00AE0DC8"/>
    <w:rsid w:val="00AE124B"/>
    <w:rsid w:val="00AE1303"/>
    <w:rsid w:val="00AE1BD1"/>
    <w:rsid w:val="00AE1DC5"/>
    <w:rsid w:val="00AE22D5"/>
    <w:rsid w:val="00AE256F"/>
    <w:rsid w:val="00AE27AC"/>
    <w:rsid w:val="00AE2871"/>
    <w:rsid w:val="00AE2FEB"/>
    <w:rsid w:val="00AE3593"/>
    <w:rsid w:val="00AE3ECA"/>
    <w:rsid w:val="00AE4088"/>
    <w:rsid w:val="00AE40E0"/>
    <w:rsid w:val="00AE4DBA"/>
    <w:rsid w:val="00AE4F07"/>
    <w:rsid w:val="00AE5605"/>
    <w:rsid w:val="00AE575D"/>
    <w:rsid w:val="00AE5B8D"/>
    <w:rsid w:val="00AE6914"/>
    <w:rsid w:val="00AE6B3A"/>
    <w:rsid w:val="00AE6DB7"/>
    <w:rsid w:val="00AE70A8"/>
    <w:rsid w:val="00AE7823"/>
    <w:rsid w:val="00AF0198"/>
    <w:rsid w:val="00AF08FB"/>
    <w:rsid w:val="00AF15A3"/>
    <w:rsid w:val="00AF1C2D"/>
    <w:rsid w:val="00AF1C5D"/>
    <w:rsid w:val="00AF230B"/>
    <w:rsid w:val="00AF28C7"/>
    <w:rsid w:val="00AF3318"/>
    <w:rsid w:val="00AF3F43"/>
    <w:rsid w:val="00AF4210"/>
    <w:rsid w:val="00AF4287"/>
    <w:rsid w:val="00AF42D7"/>
    <w:rsid w:val="00AF4501"/>
    <w:rsid w:val="00AF672F"/>
    <w:rsid w:val="00AF6A46"/>
    <w:rsid w:val="00AF6AA6"/>
    <w:rsid w:val="00AF6C65"/>
    <w:rsid w:val="00B00176"/>
    <w:rsid w:val="00B006FE"/>
    <w:rsid w:val="00B007CB"/>
    <w:rsid w:val="00B00F1E"/>
    <w:rsid w:val="00B01032"/>
    <w:rsid w:val="00B019B2"/>
    <w:rsid w:val="00B01CCD"/>
    <w:rsid w:val="00B01EA9"/>
    <w:rsid w:val="00B02AA9"/>
    <w:rsid w:val="00B02FA3"/>
    <w:rsid w:val="00B03374"/>
    <w:rsid w:val="00B04487"/>
    <w:rsid w:val="00B045BC"/>
    <w:rsid w:val="00B045D6"/>
    <w:rsid w:val="00B0465F"/>
    <w:rsid w:val="00B05084"/>
    <w:rsid w:val="00B0523F"/>
    <w:rsid w:val="00B056E9"/>
    <w:rsid w:val="00B05AD3"/>
    <w:rsid w:val="00B05EA4"/>
    <w:rsid w:val="00B06567"/>
    <w:rsid w:val="00B065CE"/>
    <w:rsid w:val="00B069A7"/>
    <w:rsid w:val="00B07FBA"/>
    <w:rsid w:val="00B105CD"/>
    <w:rsid w:val="00B1174B"/>
    <w:rsid w:val="00B1388E"/>
    <w:rsid w:val="00B14355"/>
    <w:rsid w:val="00B148B7"/>
    <w:rsid w:val="00B155A9"/>
    <w:rsid w:val="00B157F9"/>
    <w:rsid w:val="00B15F72"/>
    <w:rsid w:val="00B16280"/>
    <w:rsid w:val="00B164E9"/>
    <w:rsid w:val="00B169DE"/>
    <w:rsid w:val="00B16AC4"/>
    <w:rsid w:val="00B17174"/>
    <w:rsid w:val="00B17609"/>
    <w:rsid w:val="00B20256"/>
    <w:rsid w:val="00B205BF"/>
    <w:rsid w:val="00B20B01"/>
    <w:rsid w:val="00B20D09"/>
    <w:rsid w:val="00B21242"/>
    <w:rsid w:val="00B21280"/>
    <w:rsid w:val="00B21953"/>
    <w:rsid w:val="00B21CED"/>
    <w:rsid w:val="00B22003"/>
    <w:rsid w:val="00B22545"/>
    <w:rsid w:val="00B22841"/>
    <w:rsid w:val="00B22BB4"/>
    <w:rsid w:val="00B22D53"/>
    <w:rsid w:val="00B236F6"/>
    <w:rsid w:val="00B23F9B"/>
    <w:rsid w:val="00B2429A"/>
    <w:rsid w:val="00B249F5"/>
    <w:rsid w:val="00B2527C"/>
    <w:rsid w:val="00B2568A"/>
    <w:rsid w:val="00B25851"/>
    <w:rsid w:val="00B25ACD"/>
    <w:rsid w:val="00B263CC"/>
    <w:rsid w:val="00B2763F"/>
    <w:rsid w:val="00B279B0"/>
    <w:rsid w:val="00B27AAC"/>
    <w:rsid w:val="00B30929"/>
    <w:rsid w:val="00B31806"/>
    <w:rsid w:val="00B32AF2"/>
    <w:rsid w:val="00B35233"/>
    <w:rsid w:val="00B35CB4"/>
    <w:rsid w:val="00B36A76"/>
    <w:rsid w:val="00B36BA9"/>
    <w:rsid w:val="00B36F5B"/>
    <w:rsid w:val="00B372AA"/>
    <w:rsid w:val="00B3745E"/>
    <w:rsid w:val="00B37C3C"/>
    <w:rsid w:val="00B40445"/>
    <w:rsid w:val="00B41888"/>
    <w:rsid w:val="00B41F2D"/>
    <w:rsid w:val="00B41F8F"/>
    <w:rsid w:val="00B435A9"/>
    <w:rsid w:val="00B43CB2"/>
    <w:rsid w:val="00B43E68"/>
    <w:rsid w:val="00B4443D"/>
    <w:rsid w:val="00B446CA"/>
    <w:rsid w:val="00B45308"/>
    <w:rsid w:val="00B45874"/>
    <w:rsid w:val="00B45A52"/>
    <w:rsid w:val="00B46175"/>
    <w:rsid w:val="00B475B3"/>
    <w:rsid w:val="00B47766"/>
    <w:rsid w:val="00B50111"/>
    <w:rsid w:val="00B50697"/>
    <w:rsid w:val="00B510C9"/>
    <w:rsid w:val="00B512D7"/>
    <w:rsid w:val="00B518BE"/>
    <w:rsid w:val="00B51A4F"/>
    <w:rsid w:val="00B52493"/>
    <w:rsid w:val="00B5280C"/>
    <w:rsid w:val="00B537EE"/>
    <w:rsid w:val="00B53DE8"/>
    <w:rsid w:val="00B53E0B"/>
    <w:rsid w:val="00B53F90"/>
    <w:rsid w:val="00B552BF"/>
    <w:rsid w:val="00B556A3"/>
    <w:rsid w:val="00B558BD"/>
    <w:rsid w:val="00B56376"/>
    <w:rsid w:val="00B56474"/>
    <w:rsid w:val="00B57202"/>
    <w:rsid w:val="00B57B02"/>
    <w:rsid w:val="00B61E32"/>
    <w:rsid w:val="00B63281"/>
    <w:rsid w:val="00B63546"/>
    <w:rsid w:val="00B63870"/>
    <w:rsid w:val="00B63DCF"/>
    <w:rsid w:val="00B64157"/>
    <w:rsid w:val="00B64D44"/>
    <w:rsid w:val="00B65120"/>
    <w:rsid w:val="00B6606B"/>
    <w:rsid w:val="00B664C7"/>
    <w:rsid w:val="00B66C16"/>
    <w:rsid w:val="00B66F18"/>
    <w:rsid w:val="00B67353"/>
    <w:rsid w:val="00B67F1E"/>
    <w:rsid w:val="00B700A7"/>
    <w:rsid w:val="00B735BB"/>
    <w:rsid w:val="00B739B6"/>
    <w:rsid w:val="00B739F6"/>
    <w:rsid w:val="00B73B3D"/>
    <w:rsid w:val="00B73CFA"/>
    <w:rsid w:val="00B74C0C"/>
    <w:rsid w:val="00B74EEC"/>
    <w:rsid w:val="00B7508A"/>
    <w:rsid w:val="00B750EF"/>
    <w:rsid w:val="00B755BF"/>
    <w:rsid w:val="00B759CA"/>
    <w:rsid w:val="00B75A51"/>
    <w:rsid w:val="00B75C45"/>
    <w:rsid w:val="00B76023"/>
    <w:rsid w:val="00B761E0"/>
    <w:rsid w:val="00B769D8"/>
    <w:rsid w:val="00B77D05"/>
    <w:rsid w:val="00B77E1D"/>
    <w:rsid w:val="00B8037C"/>
    <w:rsid w:val="00B80CC4"/>
    <w:rsid w:val="00B81A6C"/>
    <w:rsid w:val="00B81B35"/>
    <w:rsid w:val="00B82499"/>
    <w:rsid w:val="00B82F28"/>
    <w:rsid w:val="00B8317D"/>
    <w:rsid w:val="00B83B22"/>
    <w:rsid w:val="00B83EBA"/>
    <w:rsid w:val="00B8470E"/>
    <w:rsid w:val="00B84AC6"/>
    <w:rsid w:val="00B85243"/>
    <w:rsid w:val="00B853E1"/>
    <w:rsid w:val="00B857D5"/>
    <w:rsid w:val="00B85DE5"/>
    <w:rsid w:val="00B85E07"/>
    <w:rsid w:val="00B8665F"/>
    <w:rsid w:val="00B86E7D"/>
    <w:rsid w:val="00B8731A"/>
    <w:rsid w:val="00B87C98"/>
    <w:rsid w:val="00B90B8F"/>
    <w:rsid w:val="00B90F73"/>
    <w:rsid w:val="00B91755"/>
    <w:rsid w:val="00B91A6C"/>
    <w:rsid w:val="00B9231F"/>
    <w:rsid w:val="00B929E5"/>
    <w:rsid w:val="00B93B51"/>
    <w:rsid w:val="00B93B59"/>
    <w:rsid w:val="00B9406A"/>
    <w:rsid w:val="00B94990"/>
    <w:rsid w:val="00B960D6"/>
    <w:rsid w:val="00B9624A"/>
    <w:rsid w:val="00B9628F"/>
    <w:rsid w:val="00B97C74"/>
    <w:rsid w:val="00BA0838"/>
    <w:rsid w:val="00BA171D"/>
    <w:rsid w:val="00BA1A39"/>
    <w:rsid w:val="00BA1C10"/>
    <w:rsid w:val="00BA21AA"/>
    <w:rsid w:val="00BA2280"/>
    <w:rsid w:val="00BA27B2"/>
    <w:rsid w:val="00BA28FB"/>
    <w:rsid w:val="00BA2A08"/>
    <w:rsid w:val="00BA36FB"/>
    <w:rsid w:val="00BA3BC2"/>
    <w:rsid w:val="00BA3ED4"/>
    <w:rsid w:val="00BA4596"/>
    <w:rsid w:val="00BA4847"/>
    <w:rsid w:val="00BA4A75"/>
    <w:rsid w:val="00BA5238"/>
    <w:rsid w:val="00BA5449"/>
    <w:rsid w:val="00BA5561"/>
    <w:rsid w:val="00BA560D"/>
    <w:rsid w:val="00BA56D2"/>
    <w:rsid w:val="00BA5B6C"/>
    <w:rsid w:val="00BA61B7"/>
    <w:rsid w:val="00BA6B40"/>
    <w:rsid w:val="00BA72E0"/>
    <w:rsid w:val="00BA76E0"/>
    <w:rsid w:val="00BA7704"/>
    <w:rsid w:val="00BA78F8"/>
    <w:rsid w:val="00BB0728"/>
    <w:rsid w:val="00BB0731"/>
    <w:rsid w:val="00BB0C87"/>
    <w:rsid w:val="00BB0EB7"/>
    <w:rsid w:val="00BB1435"/>
    <w:rsid w:val="00BB1671"/>
    <w:rsid w:val="00BB16D4"/>
    <w:rsid w:val="00BB1EC4"/>
    <w:rsid w:val="00BB27CB"/>
    <w:rsid w:val="00BB2A25"/>
    <w:rsid w:val="00BB339D"/>
    <w:rsid w:val="00BB37B6"/>
    <w:rsid w:val="00BB48DE"/>
    <w:rsid w:val="00BB4F95"/>
    <w:rsid w:val="00BB51E9"/>
    <w:rsid w:val="00BB5B4B"/>
    <w:rsid w:val="00BB5D3D"/>
    <w:rsid w:val="00BB7628"/>
    <w:rsid w:val="00BB77EC"/>
    <w:rsid w:val="00BB792A"/>
    <w:rsid w:val="00BB79F9"/>
    <w:rsid w:val="00BB7FEA"/>
    <w:rsid w:val="00BC01B9"/>
    <w:rsid w:val="00BC0613"/>
    <w:rsid w:val="00BC0FDC"/>
    <w:rsid w:val="00BC1627"/>
    <w:rsid w:val="00BC1E1E"/>
    <w:rsid w:val="00BC3053"/>
    <w:rsid w:val="00BC3203"/>
    <w:rsid w:val="00BC324D"/>
    <w:rsid w:val="00BC3EBA"/>
    <w:rsid w:val="00BC413C"/>
    <w:rsid w:val="00BC41F8"/>
    <w:rsid w:val="00BC4D2E"/>
    <w:rsid w:val="00BC5197"/>
    <w:rsid w:val="00BC53ED"/>
    <w:rsid w:val="00BC73E1"/>
    <w:rsid w:val="00BC7A59"/>
    <w:rsid w:val="00BC7C20"/>
    <w:rsid w:val="00BD0D01"/>
    <w:rsid w:val="00BD196C"/>
    <w:rsid w:val="00BD31C7"/>
    <w:rsid w:val="00BD323A"/>
    <w:rsid w:val="00BD48AC"/>
    <w:rsid w:val="00BD598E"/>
    <w:rsid w:val="00BD5A79"/>
    <w:rsid w:val="00BD5F1A"/>
    <w:rsid w:val="00BD6758"/>
    <w:rsid w:val="00BD6A57"/>
    <w:rsid w:val="00BD6C50"/>
    <w:rsid w:val="00BD7C05"/>
    <w:rsid w:val="00BD7E23"/>
    <w:rsid w:val="00BE01FE"/>
    <w:rsid w:val="00BE1234"/>
    <w:rsid w:val="00BE1316"/>
    <w:rsid w:val="00BE1680"/>
    <w:rsid w:val="00BE1C75"/>
    <w:rsid w:val="00BE2FA6"/>
    <w:rsid w:val="00BE333F"/>
    <w:rsid w:val="00BE36A3"/>
    <w:rsid w:val="00BE3F81"/>
    <w:rsid w:val="00BE4E83"/>
    <w:rsid w:val="00BE5D75"/>
    <w:rsid w:val="00BE704D"/>
    <w:rsid w:val="00BE7406"/>
    <w:rsid w:val="00BE752A"/>
    <w:rsid w:val="00BE7603"/>
    <w:rsid w:val="00BE7AD3"/>
    <w:rsid w:val="00BE7FF9"/>
    <w:rsid w:val="00BF035F"/>
    <w:rsid w:val="00BF10B7"/>
    <w:rsid w:val="00BF256F"/>
    <w:rsid w:val="00BF2940"/>
    <w:rsid w:val="00BF2B21"/>
    <w:rsid w:val="00BF2E47"/>
    <w:rsid w:val="00BF2F32"/>
    <w:rsid w:val="00BF3206"/>
    <w:rsid w:val="00BF3279"/>
    <w:rsid w:val="00BF3603"/>
    <w:rsid w:val="00BF3763"/>
    <w:rsid w:val="00BF4585"/>
    <w:rsid w:val="00BF4A0B"/>
    <w:rsid w:val="00BF4F38"/>
    <w:rsid w:val="00BF4F4A"/>
    <w:rsid w:val="00BF5B18"/>
    <w:rsid w:val="00BF63DF"/>
    <w:rsid w:val="00BF64ED"/>
    <w:rsid w:val="00BF74C7"/>
    <w:rsid w:val="00BF7642"/>
    <w:rsid w:val="00BF78E3"/>
    <w:rsid w:val="00BF7D06"/>
    <w:rsid w:val="00BF7F22"/>
    <w:rsid w:val="00C00B32"/>
    <w:rsid w:val="00C015F1"/>
    <w:rsid w:val="00C01F33"/>
    <w:rsid w:val="00C02026"/>
    <w:rsid w:val="00C02711"/>
    <w:rsid w:val="00C02A4C"/>
    <w:rsid w:val="00C02AB9"/>
    <w:rsid w:val="00C02CC6"/>
    <w:rsid w:val="00C040F7"/>
    <w:rsid w:val="00C041BB"/>
    <w:rsid w:val="00C044AB"/>
    <w:rsid w:val="00C0464E"/>
    <w:rsid w:val="00C048ED"/>
    <w:rsid w:val="00C04974"/>
    <w:rsid w:val="00C04E2F"/>
    <w:rsid w:val="00C05706"/>
    <w:rsid w:val="00C0579B"/>
    <w:rsid w:val="00C0590C"/>
    <w:rsid w:val="00C05CB7"/>
    <w:rsid w:val="00C060F0"/>
    <w:rsid w:val="00C06295"/>
    <w:rsid w:val="00C0699B"/>
    <w:rsid w:val="00C07377"/>
    <w:rsid w:val="00C07810"/>
    <w:rsid w:val="00C10478"/>
    <w:rsid w:val="00C10482"/>
    <w:rsid w:val="00C1074B"/>
    <w:rsid w:val="00C10AC8"/>
    <w:rsid w:val="00C10BF1"/>
    <w:rsid w:val="00C10CCE"/>
    <w:rsid w:val="00C115EC"/>
    <w:rsid w:val="00C12107"/>
    <w:rsid w:val="00C1295A"/>
    <w:rsid w:val="00C12E87"/>
    <w:rsid w:val="00C135AF"/>
    <w:rsid w:val="00C1376B"/>
    <w:rsid w:val="00C13A4B"/>
    <w:rsid w:val="00C13D46"/>
    <w:rsid w:val="00C14642"/>
    <w:rsid w:val="00C1472E"/>
    <w:rsid w:val="00C14D4B"/>
    <w:rsid w:val="00C14F0B"/>
    <w:rsid w:val="00C154BB"/>
    <w:rsid w:val="00C159C8"/>
    <w:rsid w:val="00C15BCF"/>
    <w:rsid w:val="00C1641E"/>
    <w:rsid w:val="00C16685"/>
    <w:rsid w:val="00C16880"/>
    <w:rsid w:val="00C20848"/>
    <w:rsid w:val="00C20BCF"/>
    <w:rsid w:val="00C20C02"/>
    <w:rsid w:val="00C2129E"/>
    <w:rsid w:val="00C22138"/>
    <w:rsid w:val="00C22703"/>
    <w:rsid w:val="00C2312C"/>
    <w:rsid w:val="00C23615"/>
    <w:rsid w:val="00C236A0"/>
    <w:rsid w:val="00C23A7C"/>
    <w:rsid w:val="00C23BAA"/>
    <w:rsid w:val="00C2430B"/>
    <w:rsid w:val="00C24613"/>
    <w:rsid w:val="00C25158"/>
    <w:rsid w:val="00C2536D"/>
    <w:rsid w:val="00C253A3"/>
    <w:rsid w:val="00C256EC"/>
    <w:rsid w:val="00C25711"/>
    <w:rsid w:val="00C25ECC"/>
    <w:rsid w:val="00C2631E"/>
    <w:rsid w:val="00C2666E"/>
    <w:rsid w:val="00C26853"/>
    <w:rsid w:val="00C269BB"/>
    <w:rsid w:val="00C26EDB"/>
    <w:rsid w:val="00C274F8"/>
    <w:rsid w:val="00C277C3"/>
    <w:rsid w:val="00C279B5"/>
    <w:rsid w:val="00C27A1D"/>
    <w:rsid w:val="00C27C45"/>
    <w:rsid w:val="00C30AE0"/>
    <w:rsid w:val="00C31387"/>
    <w:rsid w:val="00C32D47"/>
    <w:rsid w:val="00C339E4"/>
    <w:rsid w:val="00C33B33"/>
    <w:rsid w:val="00C33DD3"/>
    <w:rsid w:val="00C34373"/>
    <w:rsid w:val="00C34ED6"/>
    <w:rsid w:val="00C35DAF"/>
    <w:rsid w:val="00C35DD8"/>
    <w:rsid w:val="00C363D8"/>
    <w:rsid w:val="00C367F9"/>
    <w:rsid w:val="00C368C7"/>
    <w:rsid w:val="00C3699E"/>
    <w:rsid w:val="00C3719D"/>
    <w:rsid w:val="00C37ABF"/>
    <w:rsid w:val="00C37B0A"/>
    <w:rsid w:val="00C37D3F"/>
    <w:rsid w:val="00C403FE"/>
    <w:rsid w:val="00C40880"/>
    <w:rsid w:val="00C4093E"/>
    <w:rsid w:val="00C409F4"/>
    <w:rsid w:val="00C414F7"/>
    <w:rsid w:val="00C41794"/>
    <w:rsid w:val="00C417B7"/>
    <w:rsid w:val="00C41FC5"/>
    <w:rsid w:val="00C42DA2"/>
    <w:rsid w:val="00C43FA8"/>
    <w:rsid w:val="00C4445A"/>
    <w:rsid w:val="00C4451C"/>
    <w:rsid w:val="00C44D76"/>
    <w:rsid w:val="00C469B5"/>
    <w:rsid w:val="00C46B05"/>
    <w:rsid w:val="00C46D1A"/>
    <w:rsid w:val="00C47026"/>
    <w:rsid w:val="00C4762D"/>
    <w:rsid w:val="00C4763C"/>
    <w:rsid w:val="00C47E05"/>
    <w:rsid w:val="00C47FAC"/>
    <w:rsid w:val="00C47FDC"/>
    <w:rsid w:val="00C509C5"/>
    <w:rsid w:val="00C50C1A"/>
    <w:rsid w:val="00C50DE5"/>
    <w:rsid w:val="00C51E75"/>
    <w:rsid w:val="00C525E5"/>
    <w:rsid w:val="00C52EC9"/>
    <w:rsid w:val="00C5343E"/>
    <w:rsid w:val="00C5399A"/>
    <w:rsid w:val="00C541C4"/>
    <w:rsid w:val="00C54995"/>
    <w:rsid w:val="00C54D41"/>
    <w:rsid w:val="00C55C08"/>
    <w:rsid w:val="00C55C18"/>
    <w:rsid w:val="00C55CF9"/>
    <w:rsid w:val="00C569FC"/>
    <w:rsid w:val="00C56E6D"/>
    <w:rsid w:val="00C6065A"/>
    <w:rsid w:val="00C60783"/>
    <w:rsid w:val="00C60CBA"/>
    <w:rsid w:val="00C62371"/>
    <w:rsid w:val="00C62558"/>
    <w:rsid w:val="00C641E2"/>
    <w:rsid w:val="00C643A2"/>
    <w:rsid w:val="00C64644"/>
    <w:rsid w:val="00C64672"/>
    <w:rsid w:val="00C64B37"/>
    <w:rsid w:val="00C6504B"/>
    <w:rsid w:val="00C65D68"/>
    <w:rsid w:val="00C65F45"/>
    <w:rsid w:val="00C6669A"/>
    <w:rsid w:val="00C66725"/>
    <w:rsid w:val="00C66B9E"/>
    <w:rsid w:val="00C67629"/>
    <w:rsid w:val="00C67823"/>
    <w:rsid w:val="00C67F02"/>
    <w:rsid w:val="00C705D1"/>
    <w:rsid w:val="00C70697"/>
    <w:rsid w:val="00C718DC"/>
    <w:rsid w:val="00C719F4"/>
    <w:rsid w:val="00C71F71"/>
    <w:rsid w:val="00C72642"/>
    <w:rsid w:val="00C72EF4"/>
    <w:rsid w:val="00C73202"/>
    <w:rsid w:val="00C73D3E"/>
    <w:rsid w:val="00C73FA8"/>
    <w:rsid w:val="00C7468E"/>
    <w:rsid w:val="00C7492A"/>
    <w:rsid w:val="00C750F9"/>
    <w:rsid w:val="00C75BE9"/>
    <w:rsid w:val="00C75D2F"/>
    <w:rsid w:val="00C75E8F"/>
    <w:rsid w:val="00C75EA2"/>
    <w:rsid w:val="00C767BE"/>
    <w:rsid w:val="00C76C32"/>
    <w:rsid w:val="00C76E3C"/>
    <w:rsid w:val="00C8034E"/>
    <w:rsid w:val="00C80DD7"/>
    <w:rsid w:val="00C81568"/>
    <w:rsid w:val="00C8201B"/>
    <w:rsid w:val="00C82393"/>
    <w:rsid w:val="00C82FC1"/>
    <w:rsid w:val="00C82FFD"/>
    <w:rsid w:val="00C83B70"/>
    <w:rsid w:val="00C8407B"/>
    <w:rsid w:val="00C840F3"/>
    <w:rsid w:val="00C846C7"/>
    <w:rsid w:val="00C84A6E"/>
    <w:rsid w:val="00C84AD9"/>
    <w:rsid w:val="00C86712"/>
    <w:rsid w:val="00C86967"/>
    <w:rsid w:val="00C86E99"/>
    <w:rsid w:val="00C87109"/>
    <w:rsid w:val="00C874DF"/>
    <w:rsid w:val="00C87D64"/>
    <w:rsid w:val="00C87DDA"/>
    <w:rsid w:val="00C87E6C"/>
    <w:rsid w:val="00C87E79"/>
    <w:rsid w:val="00C9027A"/>
    <w:rsid w:val="00C9058E"/>
    <w:rsid w:val="00C9068E"/>
    <w:rsid w:val="00C91CE5"/>
    <w:rsid w:val="00C91E65"/>
    <w:rsid w:val="00C92663"/>
    <w:rsid w:val="00C933DA"/>
    <w:rsid w:val="00C93418"/>
    <w:rsid w:val="00C93ABF"/>
    <w:rsid w:val="00C93C4B"/>
    <w:rsid w:val="00C941E5"/>
    <w:rsid w:val="00C942A9"/>
    <w:rsid w:val="00C944AB"/>
    <w:rsid w:val="00C945EE"/>
    <w:rsid w:val="00C95204"/>
    <w:rsid w:val="00C95B40"/>
    <w:rsid w:val="00C95BE8"/>
    <w:rsid w:val="00C9628D"/>
    <w:rsid w:val="00C962EC"/>
    <w:rsid w:val="00C96407"/>
    <w:rsid w:val="00C978DC"/>
    <w:rsid w:val="00C97E62"/>
    <w:rsid w:val="00CA1045"/>
    <w:rsid w:val="00CA1068"/>
    <w:rsid w:val="00CA11E6"/>
    <w:rsid w:val="00CA1933"/>
    <w:rsid w:val="00CA1D97"/>
    <w:rsid w:val="00CA1DD1"/>
    <w:rsid w:val="00CA1ECE"/>
    <w:rsid w:val="00CA1ED8"/>
    <w:rsid w:val="00CA2417"/>
    <w:rsid w:val="00CA2B5E"/>
    <w:rsid w:val="00CA2CF6"/>
    <w:rsid w:val="00CA37EE"/>
    <w:rsid w:val="00CA5D04"/>
    <w:rsid w:val="00CA68AD"/>
    <w:rsid w:val="00CA6A89"/>
    <w:rsid w:val="00CA6EF3"/>
    <w:rsid w:val="00CB1945"/>
    <w:rsid w:val="00CB1C00"/>
    <w:rsid w:val="00CB1E33"/>
    <w:rsid w:val="00CB1F63"/>
    <w:rsid w:val="00CB29BE"/>
    <w:rsid w:val="00CB2D8A"/>
    <w:rsid w:val="00CB2DA2"/>
    <w:rsid w:val="00CB2F15"/>
    <w:rsid w:val="00CB44A7"/>
    <w:rsid w:val="00CB4F8A"/>
    <w:rsid w:val="00CB5842"/>
    <w:rsid w:val="00CB5B06"/>
    <w:rsid w:val="00CB63B8"/>
    <w:rsid w:val="00CB67B6"/>
    <w:rsid w:val="00CB6985"/>
    <w:rsid w:val="00CB7170"/>
    <w:rsid w:val="00CB7724"/>
    <w:rsid w:val="00CC040E"/>
    <w:rsid w:val="00CC0DA2"/>
    <w:rsid w:val="00CC111F"/>
    <w:rsid w:val="00CC127F"/>
    <w:rsid w:val="00CC18E7"/>
    <w:rsid w:val="00CC2011"/>
    <w:rsid w:val="00CC2862"/>
    <w:rsid w:val="00CC3089"/>
    <w:rsid w:val="00CC3EA0"/>
    <w:rsid w:val="00CC4C8F"/>
    <w:rsid w:val="00CC4CF6"/>
    <w:rsid w:val="00CC5121"/>
    <w:rsid w:val="00CC5ADA"/>
    <w:rsid w:val="00CC5DF6"/>
    <w:rsid w:val="00CC60E3"/>
    <w:rsid w:val="00CC6F40"/>
    <w:rsid w:val="00CC7809"/>
    <w:rsid w:val="00CC7B45"/>
    <w:rsid w:val="00CC7C18"/>
    <w:rsid w:val="00CC7C89"/>
    <w:rsid w:val="00CD0898"/>
    <w:rsid w:val="00CD0B46"/>
    <w:rsid w:val="00CD1188"/>
    <w:rsid w:val="00CD17CA"/>
    <w:rsid w:val="00CD2ED1"/>
    <w:rsid w:val="00CD337B"/>
    <w:rsid w:val="00CD3734"/>
    <w:rsid w:val="00CD37FA"/>
    <w:rsid w:val="00CD49A8"/>
    <w:rsid w:val="00CD4D92"/>
    <w:rsid w:val="00CD512A"/>
    <w:rsid w:val="00CD5772"/>
    <w:rsid w:val="00CD5B93"/>
    <w:rsid w:val="00CD61A1"/>
    <w:rsid w:val="00CD6AD7"/>
    <w:rsid w:val="00CD7C39"/>
    <w:rsid w:val="00CE0424"/>
    <w:rsid w:val="00CE0D5E"/>
    <w:rsid w:val="00CE1A44"/>
    <w:rsid w:val="00CE1CEE"/>
    <w:rsid w:val="00CE1D9F"/>
    <w:rsid w:val="00CE2AE5"/>
    <w:rsid w:val="00CE33DE"/>
    <w:rsid w:val="00CE3678"/>
    <w:rsid w:val="00CE467F"/>
    <w:rsid w:val="00CE4E1D"/>
    <w:rsid w:val="00CE540B"/>
    <w:rsid w:val="00CE65A7"/>
    <w:rsid w:val="00CE6CA2"/>
    <w:rsid w:val="00CE6D5A"/>
    <w:rsid w:val="00CE7561"/>
    <w:rsid w:val="00CE7B2F"/>
    <w:rsid w:val="00CE7CC5"/>
    <w:rsid w:val="00CF01B9"/>
    <w:rsid w:val="00CF0299"/>
    <w:rsid w:val="00CF0909"/>
    <w:rsid w:val="00CF1354"/>
    <w:rsid w:val="00CF13FB"/>
    <w:rsid w:val="00CF1DC9"/>
    <w:rsid w:val="00CF2414"/>
    <w:rsid w:val="00CF26E5"/>
    <w:rsid w:val="00CF300D"/>
    <w:rsid w:val="00CF3154"/>
    <w:rsid w:val="00CF34C9"/>
    <w:rsid w:val="00CF3B1F"/>
    <w:rsid w:val="00CF3BF6"/>
    <w:rsid w:val="00CF3E8C"/>
    <w:rsid w:val="00CF50E9"/>
    <w:rsid w:val="00CF5E3B"/>
    <w:rsid w:val="00CF625B"/>
    <w:rsid w:val="00CF6576"/>
    <w:rsid w:val="00CF687E"/>
    <w:rsid w:val="00CF69A6"/>
    <w:rsid w:val="00CF6ABA"/>
    <w:rsid w:val="00CF74E2"/>
    <w:rsid w:val="00CF75FF"/>
    <w:rsid w:val="00CF7AC7"/>
    <w:rsid w:val="00D009DC"/>
    <w:rsid w:val="00D010D0"/>
    <w:rsid w:val="00D0120F"/>
    <w:rsid w:val="00D02B70"/>
    <w:rsid w:val="00D030F3"/>
    <w:rsid w:val="00D0349B"/>
    <w:rsid w:val="00D0383B"/>
    <w:rsid w:val="00D03B17"/>
    <w:rsid w:val="00D03E6D"/>
    <w:rsid w:val="00D04523"/>
    <w:rsid w:val="00D049E2"/>
    <w:rsid w:val="00D04A11"/>
    <w:rsid w:val="00D0509F"/>
    <w:rsid w:val="00D05459"/>
    <w:rsid w:val="00D05B46"/>
    <w:rsid w:val="00D06733"/>
    <w:rsid w:val="00D068D0"/>
    <w:rsid w:val="00D06D6F"/>
    <w:rsid w:val="00D07B0A"/>
    <w:rsid w:val="00D07DC9"/>
    <w:rsid w:val="00D07E6C"/>
    <w:rsid w:val="00D1003B"/>
    <w:rsid w:val="00D1010E"/>
    <w:rsid w:val="00D10249"/>
    <w:rsid w:val="00D115C3"/>
    <w:rsid w:val="00D11897"/>
    <w:rsid w:val="00D11BCF"/>
    <w:rsid w:val="00D11C0E"/>
    <w:rsid w:val="00D11E88"/>
    <w:rsid w:val="00D123B9"/>
    <w:rsid w:val="00D130D3"/>
    <w:rsid w:val="00D13135"/>
    <w:rsid w:val="00D13E4E"/>
    <w:rsid w:val="00D15413"/>
    <w:rsid w:val="00D1594B"/>
    <w:rsid w:val="00D15B46"/>
    <w:rsid w:val="00D160CC"/>
    <w:rsid w:val="00D16613"/>
    <w:rsid w:val="00D16BBB"/>
    <w:rsid w:val="00D17031"/>
    <w:rsid w:val="00D1718B"/>
    <w:rsid w:val="00D21612"/>
    <w:rsid w:val="00D21E21"/>
    <w:rsid w:val="00D22B56"/>
    <w:rsid w:val="00D233B2"/>
    <w:rsid w:val="00D23478"/>
    <w:rsid w:val="00D239A7"/>
    <w:rsid w:val="00D23CF9"/>
    <w:rsid w:val="00D23F47"/>
    <w:rsid w:val="00D2446A"/>
    <w:rsid w:val="00D246ED"/>
    <w:rsid w:val="00D24789"/>
    <w:rsid w:val="00D24C1C"/>
    <w:rsid w:val="00D2558A"/>
    <w:rsid w:val="00D25950"/>
    <w:rsid w:val="00D25A53"/>
    <w:rsid w:val="00D25B71"/>
    <w:rsid w:val="00D27209"/>
    <w:rsid w:val="00D27A0B"/>
    <w:rsid w:val="00D27B0C"/>
    <w:rsid w:val="00D300C2"/>
    <w:rsid w:val="00D3059D"/>
    <w:rsid w:val="00D30F95"/>
    <w:rsid w:val="00D31090"/>
    <w:rsid w:val="00D311D4"/>
    <w:rsid w:val="00D312F3"/>
    <w:rsid w:val="00D32571"/>
    <w:rsid w:val="00D325DB"/>
    <w:rsid w:val="00D326B7"/>
    <w:rsid w:val="00D327D2"/>
    <w:rsid w:val="00D32D4D"/>
    <w:rsid w:val="00D32F95"/>
    <w:rsid w:val="00D3338B"/>
    <w:rsid w:val="00D34033"/>
    <w:rsid w:val="00D34880"/>
    <w:rsid w:val="00D36309"/>
    <w:rsid w:val="00D36448"/>
    <w:rsid w:val="00D36CD4"/>
    <w:rsid w:val="00D36E71"/>
    <w:rsid w:val="00D3721E"/>
    <w:rsid w:val="00D3727B"/>
    <w:rsid w:val="00D3778C"/>
    <w:rsid w:val="00D37D87"/>
    <w:rsid w:val="00D40067"/>
    <w:rsid w:val="00D407DD"/>
    <w:rsid w:val="00D408DA"/>
    <w:rsid w:val="00D40B33"/>
    <w:rsid w:val="00D414AA"/>
    <w:rsid w:val="00D41D49"/>
    <w:rsid w:val="00D42135"/>
    <w:rsid w:val="00D4254C"/>
    <w:rsid w:val="00D42D5B"/>
    <w:rsid w:val="00D4318F"/>
    <w:rsid w:val="00D43478"/>
    <w:rsid w:val="00D4347E"/>
    <w:rsid w:val="00D436A7"/>
    <w:rsid w:val="00D438BF"/>
    <w:rsid w:val="00D440CD"/>
    <w:rsid w:val="00D440F8"/>
    <w:rsid w:val="00D44891"/>
    <w:rsid w:val="00D44FEA"/>
    <w:rsid w:val="00D46709"/>
    <w:rsid w:val="00D46757"/>
    <w:rsid w:val="00D509CA"/>
    <w:rsid w:val="00D51E3A"/>
    <w:rsid w:val="00D52900"/>
    <w:rsid w:val="00D52DFF"/>
    <w:rsid w:val="00D53CD3"/>
    <w:rsid w:val="00D546FF"/>
    <w:rsid w:val="00D54791"/>
    <w:rsid w:val="00D54AA7"/>
    <w:rsid w:val="00D54B16"/>
    <w:rsid w:val="00D54C71"/>
    <w:rsid w:val="00D54FE0"/>
    <w:rsid w:val="00D5515F"/>
    <w:rsid w:val="00D556B1"/>
    <w:rsid w:val="00D55AD5"/>
    <w:rsid w:val="00D55D90"/>
    <w:rsid w:val="00D562C6"/>
    <w:rsid w:val="00D56F32"/>
    <w:rsid w:val="00D56F88"/>
    <w:rsid w:val="00D5711B"/>
    <w:rsid w:val="00D57636"/>
    <w:rsid w:val="00D576CA"/>
    <w:rsid w:val="00D57C7D"/>
    <w:rsid w:val="00D57DD1"/>
    <w:rsid w:val="00D6026E"/>
    <w:rsid w:val="00D60282"/>
    <w:rsid w:val="00D603C4"/>
    <w:rsid w:val="00D609F8"/>
    <w:rsid w:val="00D60C1C"/>
    <w:rsid w:val="00D60F61"/>
    <w:rsid w:val="00D6120A"/>
    <w:rsid w:val="00D61AF5"/>
    <w:rsid w:val="00D6264C"/>
    <w:rsid w:val="00D62725"/>
    <w:rsid w:val="00D63449"/>
    <w:rsid w:val="00D6367E"/>
    <w:rsid w:val="00D63CFD"/>
    <w:rsid w:val="00D641A6"/>
    <w:rsid w:val="00D64276"/>
    <w:rsid w:val="00D642CA"/>
    <w:rsid w:val="00D64D13"/>
    <w:rsid w:val="00D65237"/>
    <w:rsid w:val="00D652B5"/>
    <w:rsid w:val="00D66022"/>
    <w:rsid w:val="00D66155"/>
    <w:rsid w:val="00D665B9"/>
    <w:rsid w:val="00D66B36"/>
    <w:rsid w:val="00D66E89"/>
    <w:rsid w:val="00D66E8D"/>
    <w:rsid w:val="00D67CC1"/>
    <w:rsid w:val="00D67D01"/>
    <w:rsid w:val="00D708B0"/>
    <w:rsid w:val="00D70BAB"/>
    <w:rsid w:val="00D71482"/>
    <w:rsid w:val="00D71678"/>
    <w:rsid w:val="00D718DE"/>
    <w:rsid w:val="00D71D0A"/>
    <w:rsid w:val="00D72D24"/>
    <w:rsid w:val="00D7321B"/>
    <w:rsid w:val="00D73432"/>
    <w:rsid w:val="00D73D8A"/>
    <w:rsid w:val="00D740E2"/>
    <w:rsid w:val="00D756B6"/>
    <w:rsid w:val="00D75EA7"/>
    <w:rsid w:val="00D775C1"/>
    <w:rsid w:val="00D77820"/>
    <w:rsid w:val="00D77B1D"/>
    <w:rsid w:val="00D77E4A"/>
    <w:rsid w:val="00D801D8"/>
    <w:rsid w:val="00D8021F"/>
    <w:rsid w:val="00D802AD"/>
    <w:rsid w:val="00D80383"/>
    <w:rsid w:val="00D8102F"/>
    <w:rsid w:val="00D813ED"/>
    <w:rsid w:val="00D8168B"/>
    <w:rsid w:val="00D823C6"/>
    <w:rsid w:val="00D8260F"/>
    <w:rsid w:val="00D827F5"/>
    <w:rsid w:val="00D82A76"/>
    <w:rsid w:val="00D82DF7"/>
    <w:rsid w:val="00D834FD"/>
    <w:rsid w:val="00D83594"/>
    <w:rsid w:val="00D8360E"/>
    <w:rsid w:val="00D83A16"/>
    <w:rsid w:val="00D84553"/>
    <w:rsid w:val="00D848E6"/>
    <w:rsid w:val="00D84C46"/>
    <w:rsid w:val="00D85A9A"/>
    <w:rsid w:val="00D85B4C"/>
    <w:rsid w:val="00D86CA3"/>
    <w:rsid w:val="00D86D6B"/>
    <w:rsid w:val="00D871CE"/>
    <w:rsid w:val="00D8741A"/>
    <w:rsid w:val="00D8791D"/>
    <w:rsid w:val="00D87D41"/>
    <w:rsid w:val="00D9196D"/>
    <w:rsid w:val="00D92982"/>
    <w:rsid w:val="00D94320"/>
    <w:rsid w:val="00D9433E"/>
    <w:rsid w:val="00D947A7"/>
    <w:rsid w:val="00D94C35"/>
    <w:rsid w:val="00D94E97"/>
    <w:rsid w:val="00D95501"/>
    <w:rsid w:val="00DA00C7"/>
    <w:rsid w:val="00DA04FC"/>
    <w:rsid w:val="00DA0F2F"/>
    <w:rsid w:val="00DA1CF0"/>
    <w:rsid w:val="00DA2184"/>
    <w:rsid w:val="00DA24D7"/>
    <w:rsid w:val="00DA305E"/>
    <w:rsid w:val="00DA3C72"/>
    <w:rsid w:val="00DA503B"/>
    <w:rsid w:val="00DA5417"/>
    <w:rsid w:val="00DA56E8"/>
    <w:rsid w:val="00DA59C5"/>
    <w:rsid w:val="00DA6B7A"/>
    <w:rsid w:val="00DB0A9F"/>
    <w:rsid w:val="00DB202F"/>
    <w:rsid w:val="00DB2A74"/>
    <w:rsid w:val="00DB3535"/>
    <w:rsid w:val="00DB377D"/>
    <w:rsid w:val="00DB4C35"/>
    <w:rsid w:val="00DB50CE"/>
    <w:rsid w:val="00DB54C3"/>
    <w:rsid w:val="00DB56C8"/>
    <w:rsid w:val="00DB5A1C"/>
    <w:rsid w:val="00DB619E"/>
    <w:rsid w:val="00DB7373"/>
    <w:rsid w:val="00DB7696"/>
    <w:rsid w:val="00DB7AF6"/>
    <w:rsid w:val="00DB7C92"/>
    <w:rsid w:val="00DC05B0"/>
    <w:rsid w:val="00DC0722"/>
    <w:rsid w:val="00DC1461"/>
    <w:rsid w:val="00DC1A5F"/>
    <w:rsid w:val="00DC1EBB"/>
    <w:rsid w:val="00DC2080"/>
    <w:rsid w:val="00DC20F4"/>
    <w:rsid w:val="00DC2D36"/>
    <w:rsid w:val="00DC327B"/>
    <w:rsid w:val="00DC357A"/>
    <w:rsid w:val="00DC3CCE"/>
    <w:rsid w:val="00DC4104"/>
    <w:rsid w:val="00DC48BD"/>
    <w:rsid w:val="00DC4AE6"/>
    <w:rsid w:val="00DC53CC"/>
    <w:rsid w:val="00DC53EF"/>
    <w:rsid w:val="00DC5B22"/>
    <w:rsid w:val="00DC5D25"/>
    <w:rsid w:val="00DC69F2"/>
    <w:rsid w:val="00DC6C3C"/>
    <w:rsid w:val="00DD0CB7"/>
    <w:rsid w:val="00DD14C5"/>
    <w:rsid w:val="00DD14EE"/>
    <w:rsid w:val="00DD2D4B"/>
    <w:rsid w:val="00DD33E9"/>
    <w:rsid w:val="00DD3FDC"/>
    <w:rsid w:val="00DD42D8"/>
    <w:rsid w:val="00DD44D4"/>
    <w:rsid w:val="00DD4C08"/>
    <w:rsid w:val="00DE189E"/>
    <w:rsid w:val="00DE2047"/>
    <w:rsid w:val="00DE2AD4"/>
    <w:rsid w:val="00DE2CF2"/>
    <w:rsid w:val="00DE394D"/>
    <w:rsid w:val="00DE47A5"/>
    <w:rsid w:val="00DE5531"/>
    <w:rsid w:val="00DE5608"/>
    <w:rsid w:val="00DE58D0"/>
    <w:rsid w:val="00DE5FF8"/>
    <w:rsid w:val="00DE654F"/>
    <w:rsid w:val="00DE71FD"/>
    <w:rsid w:val="00DE7565"/>
    <w:rsid w:val="00DE78AC"/>
    <w:rsid w:val="00DF0B6E"/>
    <w:rsid w:val="00DF0C86"/>
    <w:rsid w:val="00DF15E0"/>
    <w:rsid w:val="00DF2631"/>
    <w:rsid w:val="00DF28E5"/>
    <w:rsid w:val="00DF35DB"/>
    <w:rsid w:val="00DF37A0"/>
    <w:rsid w:val="00DF4D3E"/>
    <w:rsid w:val="00DF64DB"/>
    <w:rsid w:val="00DF69E1"/>
    <w:rsid w:val="00DF6E1C"/>
    <w:rsid w:val="00DF7E26"/>
    <w:rsid w:val="00DF7F5C"/>
    <w:rsid w:val="00E00056"/>
    <w:rsid w:val="00E01348"/>
    <w:rsid w:val="00E01940"/>
    <w:rsid w:val="00E0210F"/>
    <w:rsid w:val="00E02B5E"/>
    <w:rsid w:val="00E02C39"/>
    <w:rsid w:val="00E02CB1"/>
    <w:rsid w:val="00E04905"/>
    <w:rsid w:val="00E05C7A"/>
    <w:rsid w:val="00E0643B"/>
    <w:rsid w:val="00E06952"/>
    <w:rsid w:val="00E1106B"/>
    <w:rsid w:val="00E110E7"/>
    <w:rsid w:val="00E11B20"/>
    <w:rsid w:val="00E11C70"/>
    <w:rsid w:val="00E125FC"/>
    <w:rsid w:val="00E13136"/>
    <w:rsid w:val="00E13FDE"/>
    <w:rsid w:val="00E148D3"/>
    <w:rsid w:val="00E14B63"/>
    <w:rsid w:val="00E14BFF"/>
    <w:rsid w:val="00E14F8F"/>
    <w:rsid w:val="00E1543D"/>
    <w:rsid w:val="00E15ED4"/>
    <w:rsid w:val="00E166DD"/>
    <w:rsid w:val="00E16703"/>
    <w:rsid w:val="00E16EA7"/>
    <w:rsid w:val="00E17FA2"/>
    <w:rsid w:val="00E209E9"/>
    <w:rsid w:val="00E20D4E"/>
    <w:rsid w:val="00E2136F"/>
    <w:rsid w:val="00E22330"/>
    <w:rsid w:val="00E225E3"/>
    <w:rsid w:val="00E22DBF"/>
    <w:rsid w:val="00E231AE"/>
    <w:rsid w:val="00E235A0"/>
    <w:rsid w:val="00E23823"/>
    <w:rsid w:val="00E24087"/>
    <w:rsid w:val="00E24F71"/>
    <w:rsid w:val="00E25282"/>
    <w:rsid w:val="00E2584F"/>
    <w:rsid w:val="00E25AEF"/>
    <w:rsid w:val="00E25E01"/>
    <w:rsid w:val="00E2608B"/>
    <w:rsid w:val="00E260C3"/>
    <w:rsid w:val="00E26441"/>
    <w:rsid w:val="00E27333"/>
    <w:rsid w:val="00E27C3E"/>
    <w:rsid w:val="00E27DD2"/>
    <w:rsid w:val="00E27E36"/>
    <w:rsid w:val="00E301E3"/>
    <w:rsid w:val="00E30B5A"/>
    <w:rsid w:val="00E3123D"/>
    <w:rsid w:val="00E31461"/>
    <w:rsid w:val="00E31D43"/>
    <w:rsid w:val="00E32018"/>
    <w:rsid w:val="00E323DB"/>
    <w:rsid w:val="00E32575"/>
    <w:rsid w:val="00E32608"/>
    <w:rsid w:val="00E336BD"/>
    <w:rsid w:val="00E33D99"/>
    <w:rsid w:val="00E33FA5"/>
    <w:rsid w:val="00E34055"/>
    <w:rsid w:val="00E34188"/>
    <w:rsid w:val="00E34A40"/>
    <w:rsid w:val="00E34B6E"/>
    <w:rsid w:val="00E353C8"/>
    <w:rsid w:val="00E35559"/>
    <w:rsid w:val="00E36731"/>
    <w:rsid w:val="00E36B35"/>
    <w:rsid w:val="00E36DCE"/>
    <w:rsid w:val="00E3723A"/>
    <w:rsid w:val="00E376CA"/>
    <w:rsid w:val="00E37860"/>
    <w:rsid w:val="00E37EFC"/>
    <w:rsid w:val="00E40A56"/>
    <w:rsid w:val="00E40B35"/>
    <w:rsid w:val="00E4195D"/>
    <w:rsid w:val="00E41A6D"/>
    <w:rsid w:val="00E41ECE"/>
    <w:rsid w:val="00E42604"/>
    <w:rsid w:val="00E435CF"/>
    <w:rsid w:val="00E44305"/>
    <w:rsid w:val="00E446F1"/>
    <w:rsid w:val="00E44C4C"/>
    <w:rsid w:val="00E44FA2"/>
    <w:rsid w:val="00E450B6"/>
    <w:rsid w:val="00E45151"/>
    <w:rsid w:val="00E460B2"/>
    <w:rsid w:val="00E46886"/>
    <w:rsid w:val="00E46BD0"/>
    <w:rsid w:val="00E471D8"/>
    <w:rsid w:val="00E474C6"/>
    <w:rsid w:val="00E4780B"/>
    <w:rsid w:val="00E47A10"/>
    <w:rsid w:val="00E47AEF"/>
    <w:rsid w:val="00E50C00"/>
    <w:rsid w:val="00E51519"/>
    <w:rsid w:val="00E52838"/>
    <w:rsid w:val="00E53B75"/>
    <w:rsid w:val="00E5400A"/>
    <w:rsid w:val="00E544E8"/>
    <w:rsid w:val="00E54E3B"/>
    <w:rsid w:val="00E551EE"/>
    <w:rsid w:val="00E56109"/>
    <w:rsid w:val="00E56185"/>
    <w:rsid w:val="00E56701"/>
    <w:rsid w:val="00E5689D"/>
    <w:rsid w:val="00E56B9C"/>
    <w:rsid w:val="00E56D39"/>
    <w:rsid w:val="00E574EE"/>
    <w:rsid w:val="00E57565"/>
    <w:rsid w:val="00E576EF"/>
    <w:rsid w:val="00E609FB"/>
    <w:rsid w:val="00E61003"/>
    <w:rsid w:val="00E61129"/>
    <w:rsid w:val="00E62473"/>
    <w:rsid w:val="00E63838"/>
    <w:rsid w:val="00E63D05"/>
    <w:rsid w:val="00E64434"/>
    <w:rsid w:val="00E64781"/>
    <w:rsid w:val="00E64B80"/>
    <w:rsid w:val="00E651A9"/>
    <w:rsid w:val="00E652A0"/>
    <w:rsid w:val="00E6582A"/>
    <w:rsid w:val="00E658E1"/>
    <w:rsid w:val="00E678F9"/>
    <w:rsid w:val="00E67C51"/>
    <w:rsid w:val="00E70138"/>
    <w:rsid w:val="00E707F9"/>
    <w:rsid w:val="00E709FB"/>
    <w:rsid w:val="00E716C2"/>
    <w:rsid w:val="00E72284"/>
    <w:rsid w:val="00E72ECB"/>
    <w:rsid w:val="00E72EFC"/>
    <w:rsid w:val="00E73828"/>
    <w:rsid w:val="00E73DFE"/>
    <w:rsid w:val="00E74D51"/>
    <w:rsid w:val="00E7523A"/>
    <w:rsid w:val="00E75830"/>
    <w:rsid w:val="00E758EC"/>
    <w:rsid w:val="00E75C87"/>
    <w:rsid w:val="00E763EC"/>
    <w:rsid w:val="00E7685D"/>
    <w:rsid w:val="00E7689B"/>
    <w:rsid w:val="00E76968"/>
    <w:rsid w:val="00E76E65"/>
    <w:rsid w:val="00E77F4A"/>
    <w:rsid w:val="00E8070F"/>
    <w:rsid w:val="00E80840"/>
    <w:rsid w:val="00E80B4C"/>
    <w:rsid w:val="00E81F85"/>
    <w:rsid w:val="00E82137"/>
    <w:rsid w:val="00E8234C"/>
    <w:rsid w:val="00E82911"/>
    <w:rsid w:val="00E82A29"/>
    <w:rsid w:val="00E83AA9"/>
    <w:rsid w:val="00E84714"/>
    <w:rsid w:val="00E851F9"/>
    <w:rsid w:val="00E85928"/>
    <w:rsid w:val="00E86286"/>
    <w:rsid w:val="00E86609"/>
    <w:rsid w:val="00E86926"/>
    <w:rsid w:val="00E875A2"/>
    <w:rsid w:val="00E87822"/>
    <w:rsid w:val="00E87939"/>
    <w:rsid w:val="00E90154"/>
    <w:rsid w:val="00E9037C"/>
    <w:rsid w:val="00E90395"/>
    <w:rsid w:val="00E9042D"/>
    <w:rsid w:val="00E904A7"/>
    <w:rsid w:val="00E90812"/>
    <w:rsid w:val="00E90DA8"/>
    <w:rsid w:val="00E90E49"/>
    <w:rsid w:val="00E90F70"/>
    <w:rsid w:val="00E9135A"/>
    <w:rsid w:val="00E917F9"/>
    <w:rsid w:val="00E9245B"/>
    <w:rsid w:val="00E92908"/>
    <w:rsid w:val="00E9291C"/>
    <w:rsid w:val="00E92946"/>
    <w:rsid w:val="00E93117"/>
    <w:rsid w:val="00E93FFE"/>
    <w:rsid w:val="00E94977"/>
    <w:rsid w:val="00E94F8A"/>
    <w:rsid w:val="00E95145"/>
    <w:rsid w:val="00E95CA6"/>
    <w:rsid w:val="00E978CE"/>
    <w:rsid w:val="00EA10C1"/>
    <w:rsid w:val="00EA10D0"/>
    <w:rsid w:val="00EA1C01"/>
    <w:rsid w:val="00EA1D59"/>
    <w:rsid w:val="00EA1EEB"/>
    <w:rsid w:val="00EA2018"/>
    <w:rsid w:val="00EA2661"/>
    <w:rsid w:val="00EA2E4C"/>
    <w:rsid w:val="00EA32C6"/>
    <w:rsid w:val="00EA3687"/>
    <w:rsid w:val="00EA3879"/>
    <w:rsid w:val="00EA478D"/>
    <w:rsid w:val="00EA4B16"/>
    <w:rsid w:val="00EA5D6C"/>
    <w:rsid w:val="00EA5DBF"/>
    <w:rsid w:val="00EA6263"/>
    <w:rsid w:val="00EA66C5"/>
    <w:rsid w:val="00EA6CA3"/>
    <w:rsid w:val="00EA6F4A"/>
    <w:rsid w:val="00EA71A0"/>
    <w:rsid w:val="00EA7839"/>
    <w:rsid w:val="00EA7A41"/>
    <w:rsid w:val="00EA7BCC"/>
    <w:rsid w:val="00EB077B"/>
    <w:rsid w:val="00EB0878"/>
    <w:rsid w:val="00EB14C4"/>
    <w:rsid w:val="00EB168F"/>
    <w:rsid w:val="00EB1DD8"/>
    <w:rsid w:val="00EB1EAA"/>
    <w:rsid w:val="00EB209A"/>
    <w:rsid w:val="00EB2904"/>
    <w:rsid w:val="00EB2B98"/>
    <w:rsid w:val="00EB39AA"/>
    <w:rsid w:val="00EB3CAB"/>
    <w:rsid w:val="00EB4687"/>
    <w:rsid w:val="00EB4D80"/>
    <w:rsid w:val="00EB4EA2"/>
    <w:rsid w:val="00EB534C"/>
    <w:rsid w:val="00EB55A1"/>
    <w:rsid w:val="00EB57E4"/>
    <w:rsid w:val="00EB6C97"/>
    <w:rsid w:val="00EB7840"/>
    <w:rsid w:val="00EB7A12"/>
    <w:rsid w:val="00EB7BAF"/>
    <w:rsid w:val="00EC140C"/>
    <w:rsid w:val="00EC1670"/>
    <w:rsid w:val="00EC1EB1"/>
    <w:rsid w:val="00EC2018"/>
    <w:rsid w:val="00EC2786"/>
    <w:rsid w:val="00EC27C6"/>
    <w:rsid w:val="00EC29A2"/>
    <w:rsid w:val="00EC36AF"/>
    <w:rsid w:val="00EC395F"/>
    <w:rsid w:val="00EC4207"/>
    <w:rsid w:val="00EC4448"/>
    <w:rsid w:val="00EC46E3"/>
    <w:rsid w:val="00EC49AF"/>
    <w:rsid w:val="00EC54F9"/>
    <w:rsid w:val="00EC5653"/>
    <w:rsid w:val="00EC6255"/>
    <w:rsid w:val="00EC62A9"/>
    <w:rsid w:val="00EC6431"/>
    <w:rsid w:val="00EC71CE"/>
    <w:rsid w:val="00EC71D3"/>
    <w:rsid w:val="00EC77A7"/>
    <w:rsid w:val="00EC7BEA"/>
    <w:rsid w:val="00ED04E1"/>
    <w:rsid w:val="00ED0A13"/>
    <w:rsid w:val="00ED0BDE"/>
    <w:rsid w:val="00ED1006"/>
    <w:rsid w:val="00ED1EAA"/>
    <w:rsid w:val="00ED2A61"/>
    <w:rsid w:val="00ED3243"/>
    <w:rsid w:val="00ED3909"/>
    <w:rsid w:val="00ED3F8A"/>
    <w:rsid w:val="00ED4757"/>
    <w:rsid w:val="00ED5335"/>
    <w:rsid w:val="00ED59A3"/>
    <w:rsid w:val="00ED5A65"/>
    <w:rsid w:val="00ED5E1D"/>
    <w:rsid w:val="00ED6449"/>
    <w:rsid w:val="00ED66FD"/>
    <w:rsid w:val="00ED7ADC"/>
    <w:rsid w:val="00EE0E20"/>
    <w:rsid w:val="00EE10B2"/>
    <w:rsid w:val="00EE163F"/>
    <w:rsid w:val="00EE1F8F"/>
    <w:rsid w:val="00EE2532"/>
    <w:rsid w:val="00EE29E6"/>
    <w:rsid w:val="00EE2DD1"/>
    <w:rsid w:val="00EE3738"/>
    <w:rsid w:val="00EE3BE4"/>
    <w:rsid w:val="00EE3F38"/>
    <w:rsid w:val="00EE40E7"/>
    <w:rsid w:val="00EE4F8B"/>
    <w:rsid w:val="00EE5338"/>
    <w:rsid w:val="00EE5820"/>
    <w:rsid w:val="00EE59C8"/>
    <w:rsid w:val="00EE5A7B"/>
    <w:rsid w:val="00EE600A"/>
    <w:rsid w:val="00EE6451"/>
    <w:rsid w:val="00EE651E"/>
    <w:rsid w:val="00EE67C5"/>
    <w:rsid w:val="00EE6AD8"/>
    <w:rsid w:val="00EE6BC8"/>
    <w:rsid w:val="00EE73BC"/>
    <w:rsid w:val="00EF025F"/>
    <w:rsid w:val="00EF0412"/>
    <w:rsid w:val="00EF09B1"/>
    <w:rsid w:val="00EF0B5E"/>
    <w:rsid w:val="00EF0BD3"/>
    <w:rsid w:val="00EF12BB"/>
    <w:rsid w:val="00EF18FE"/>
    <w:rsid w:val="00EF2432"/>
    <w:rsid w:val="00EF2734"/>
    <w:rsid w:val="00EF291A"/>
    <w:rsid w:val="00EF2AF0"/>
    <w:rsid w:val="00EF2BDD"/>
    <w:rsid w:val="00EF2F6C"/>
    <w:rsid w:val="00EF351C"/>
    <w:rsid w:val="00EF4337"/>
    <w:rsid w:val="00EF4780"/>
    <w:rsid w:val="00EF4820"/>
    <w:rsid w:val="00EF4EE2"/>
    <w:rsid w:val="00EF55D8"/>
    <w:rsid w:val="00EF573B"/>
    <w:rsid w:val="00EF5787"/>
    <w:rsid w:val="00EF59B8"/>
    <w:rsid w:val="00EF5F5E"/>
    <w:rsid w:val="00EF60D0"/>
    <w:rsid w:val="00EF62AB"/>
    <w:rsid w:val="00EF64CE"/>
    <w:rsid w:val="00EF6BCD"/>
    <w:rsid w:val="00F00712"/>
    <w:rsid w:val="00F00F8D"/>
    <w:rsid w:val="00F01604"/>
    <w:rsid w:val="00F01ED3"/>
    <w:rsid w:val="00F025D5"/>
    <w:rsid w:val="00F02714"/>
    <w:rsid w:val="00F0272B"/>
    <w:rsid w:val="00F027B3"/>
    <w:rsid w:val="00F02A35"/>
    <w:rsid w:val="00F02E4D"/>
    <w:rsid w:val="00F04099"/>
    <w:rsid w:val="00F0439C"/>
    <w:rsid w:val="00F045AA"/>
    <w:rsid w:val="00F047C3"/>
    <w:rsid w:val="00F049E6"/>
    <w:rsid w:val="00F0528D"/>
    <w:rsid w:val="00F05FBA"/>
    <w:rsid w:val="00F06363"/>
    <w:rsid w:val="00F066A3"/>
    <w:rsid w:val="00F06A8E"/>
    <w:rsid w:val="00F06C67"/>
    <w:rsid w:val="00F06DFD"/>
    <w:rsid w:val="00F071D1"/>
    <w:rsid w:val="00F07533"/>
    <w:rsid w:val="00F07A1F"/>
    <w:rsid w:val="00F10228"/>
    <w:rsid w:val="00F10399"/>
    <w:rsid w:val="00F10629"/>
    <w:rsid w:val="00F10BF1"/>
    <w:rsid w:val="00F1189E"/>
    <w:rsid w:val="00F12225"/>
    <w:rsid w:val="00F12F8F"/>
    <w:rsid w:val="00F13226"/>
    <w:rsid w:val="00F13CB0"/>
    <w:rsid w:val="00F1517C"/>
    <w:rsid w:val="00F15F69"/>
    <w:rsid w:val="00F15FA5"/>
    <w:rsid w:val="00F17853"/>
    <w:rsid w:val="00F17A76"/>
    <w:rsid w:val="00F17F6B"/>
    <w:rsid w:val="00F204A3"/>
    <w:rsid w:val="00F208AA"/>
    <w:rsid w:val="00F20945"/>
    <w:rsid w:val="00F209B7"/>
    <w:rsid w:val="00F20C76"/>
    <w:rsid w:val="00F2136A"/>
    <w:rsid w:val="00F2152A"/>
    <w:rsid w:val="00F215C1"/>
    <w:rsid w:val="00F21778"/>
    <w:rsid w:val="00F217D3"/>
    <w:rsid w:val="00F21E40"/>
    <w:rsid w:val="00F22BCD"/>
    <w:rsid w:val="00F2344F"/>
    <w:rsid w:val="00F2376F"/>
    <w:rsid w:val="00F23E3A"/>
    <w:rsid w:val="00F243D8"/>
    <w:rsid w:val="00F24C49"/>
    <w:rsid w:val="00F2503D"/>
    <w:rsid w:val="00F258EC"/>
    <w:rsid w:val="00F25B66"/>
    <w:rsid w:val="00F25EB0"/>
    <w:rsid w:val="00F263BE"/>
    <w:rsid w:val="00F26BB4"/>
    <w:rsid w:val="00F2793D"/>
    <w:rsid w:val="00F27FA0"/>
    <w:rsid w:val="00F30828"/>
    <w:rsid w:val="00F313D6"/>
    <w:rsid w:val="00F32F2E"/>
    <w:rsid w:val="00F33B9D"/>
    <w:rsid w:val="00F34456"/>
    <w:rsid w:val="00F358CB"/>
    <w:rsid w:val="00F35A49"/>
    <w:rsid w:val="00F35EF1"/>
    <w:rsid w:val="00F361D6"/>
    <w:rsid w:val="00F3728F"/>
    <w:rsid w:val="00F37C8E"/>
    <w:rsid w:val="00F37D47"/>
    <w:rsid w:val="00F37E63"/>
    <w:rsid w:val="00F40146"/>
    <w:rsid w:val="00F40633"/>
    <w:rsid w:val="00F40F0C"/>
    <w:rsid w:val="00F41037"/>
    <w:rsid w:val="00F41D9F"/>
    <w:rsid w:val="00F41DE5"/>
    <w:rsid w:val="00F43927"/>
    <w:rsid w:val="00F440F7"/>
    <w:rsid w:val="00F45437"/>
    <w:rsid w:val="00F454E0"/>
    <w:rsid w:val="00F454F2"/>
    <w:rsid w:val="00F4602A"/>
    <w:rsid w:val="00F46848"/>
    <w:rsid w:val="00F46A96"/>
    <w:rsid w:val="00F47411"/>
    <w:rsid w:val="00F4766C"/>
    <w:rsid w:val="00F4788F"/>
    <w:rsid w:val="00F47923"/>
    <w:rsid w:val="00F47AA3"/>
    <w:rsid w:val="00F47B0E"/>
    <w:rsid w:val="00F502C2"/>
    <w:rsid w:val="00F5060E"/>
    <w:rsid w:val="00F507D1"/>
    <w:rsid w:val="00F50CD0"/>
    <w:rsid w:val="00F519CE"/>
    <w:rsid w:val="00F51ADA"/>
    <w:rsid w:val="00F520D3"/>
    <w:rsid w:val="00F535E4"/>
    <w:rsid w:val="00F536E4"/>
    <w:rsid w:val="00F54617"/>
    <w:rsid w:val="00F54FC0"/>
    <w:rsid w:val="00F55C98"/>
    <w:rsid w:val="00F569BC"/>
    <w:rsid w:val="00F56A50"/>
    <w:rsid w:val="00F5709B"/>
    <w:rsid w:val="00F57C72"/>
    <w:rsid w:val="00F607C5"/>
    <w:rsid w:val="00F60A6E"/>
    <w:rsid w:val="00F60DEA"/>
    <w:rsid w:val="00F61E79"/>
    <w:rsid w:val="00F62344"/>
    <w:rsid w:val="00F6302A"/>
    <w:rsid w:val="00F6307D"/>
    <w:rsid w:val="00F632CE"/>
    <w:rsid w:val="00F63905"/>
    <w:rsid w:val="00F63AAC"/>
    <w:rsid w:val="00F64C2B"/>
    <w:rsid w:val="00F64CAA"/>
    <w:rsid w:val="00F651BE"/>
    <w:rsid w:val="00F6525E"/>
    <w:rsid w:val="00F652F6"/>
    <w:rsid w:val="00F65970"/>
    <w:rsid w:val="00F665FA"/>
    <w:rsid w:val="00F66B9F"/>
    <w:rsid w:val="00F66BCF"/>
    <w:rsid w:val="00F66D9F"/>
    <w:rsid w:val="00F6730D"/>
    <w:rsid w:val="00F6776C"/>
    <w:rsid w:val="00F679CB"/>
    <w:rsid w:val="00F67D50"/>
    <w:rsid w:val="00F67F53"/>
    <w:rsid w:val="00F703BE"/>
    <w:rsid w:val="00F706CA"/>
    <w:rsid w:val="00F711B7"/>
    <w:rsid w:val="00F712EB"/>
    <w:rsid w:val="00F71725"/>
    <w:rsid w:val="00F71E50"/>
    <w:rsid w:val="00F71F69"/>
    <w:rsid w:val="00F726FA"/>
    <w:rsid w:val="00F728B1"/>
    <w:rsid w:val="00F72B72"/>
    <w:rsid w:val="00F72FDF"/>
    <w:rsid w:val="00F730ED"/>
    <w:rsid w:val="00F73190"/>
    <w:rsid w:val="00F73614"/>
    <w:rsid w:val="00F73E5A"/>
    <w:rsid w:val="00F743E5"/>
    <w:rsid w:val="00F7489C"/>
    <w:rsid w:val="00F748DE"/>
    <w:rsid w:val="00F74BB9"/>
    <w:rsid w:val="00F74FDE"/>
    <w:rsid w:val="00F751F8"/>
    <w:rsid w:val="00F75582"/>
    <w:rsid w:val="00F75AE0"/>
    <w:rsid w:val="00F75FCF"/>
    <w:rsid w:val="00F76ACA"/>
    <w:rsid w:val="00F76EFA"/>
    <w:rsid w:val="00F77149"/>
    <w:rsid w:val="00F7756E"/>
    <w:rsid w:val="00F77AD8"/>
    <w:rsid w:val="00F77D4E"/>
    <w:rsid w:val="00F804BE"/>
    <w:rsid w:val="00F8143F"/>
    <w:rsid w:val="00F814FE"/>
    <w:rsid w:val="00F817CE"/>
    <w:rsid w:val="00F825B7"/>
    <w:rsid w:val="00F83179"/>
    <w:rsid w:val="00F83FEE"/>
    <w:rsid w:val="00F8456C"/>
    <w:rsid w:val="00F857F2"/>
    <w:rsid w:val="00F85890"/>
    <w:rsid w:val="00F859D8"/>
    <w:rsid w:val="00F8613E"/>
    <w:rsid w:val="00F861B5"/>
    <w:rsid w:val="00F868F5"/>
    <w:rsid w:val="00F875E4"/>
    <w:rsid w:val="00F9056A"/>
    <w:rsid w:val="00F90F8D"/>
    <w:rsid w:val="00F91077"/>
    <w:rsid w:val="00F91FDC"/>
    <w:rsid w:val="00F92782"/>
    <w:rsid w:val="00F93AA9"/>
    <w:rsid w:val="00F942BE"/>
    <w:rsid w:val="00F95C63"/>
    <w:rsid w:val="00F95ECD"/>
    <w:rsid w:val="00F95FA2"/>
    <w:rsid w:val="00F96464"/>
    <w:rsid w:val="00F96985"/>
    <w:rsid w:val="00F96DDF"/>
    <w:rsid w:val="00F97127"/>
    <w:rsid w:val="00F97838"/>
    <w:rsid w:val="00F97C70"/>
    <w:rsid w:val="00FA03DC"/>
    <w:rsid w:val="00FA0532"/>
    <w:rsid w:val="00FA058C"/>
    <w:rsid w:val="00FA154B"/>
    <w:rsid w:val="00FA1717"/>
    <w:rsid w:val="00FA1970"/>
    <w:rsid w:val="00FA204A"/>
    <w:rsid w:val="00FA2BB3"/>
    <w:rsid w:val="00FA2C57"/>
    <w:rsid w:val="00FA3458"/>
    <w:rsid w:val="00FA362C"/>
    <w:rsid w:val="00FA3BB7"/>
    <w:rsid w:val="00FA4A1B"/>
    <w:rsid w:val="00FA518B"/>
    <w:rsid w:val="00FA5F6A"/>
    <w:rsid w:val="00FA6E88"/>
    <w:rsid w:val="00FA75EC"/>
    <w:rsid w:val="00FB0DC1"/>
    <w:rsid w:val="00FB1494"/>
    <w:rsid w:val="00FB1696"/>
    <w:rsid w:val="00FB20C9"/>
    <w:rsid w:val="00FB29E7"/>
    <w:rsid w:val="00FB2D42"/>
    <w:rsid w:val="00FB3158"/>
    <w:rsid w:val="00FB372E"/>
    <w:rsid w:val="00FB4861"/>
    <w:rsid w:val="00FB4C80"/>
    <w:rsid w:val="00FB4CBF"/>
    <w:rsid w:val="00FB5282"/>
    <w:rsid w:val="00FB545A"/>
    <w:rsid w:val="00FB54A7"/>
    <w:rsid w:val="00FB5C69"/>
    <w:rsid w:val="00FB5E1E"/>
    <w:rsid w:val="00FB63B9"/>
    <w:rsid w:val="00FB6651"/>
    <w:rsid w:val="00FB6805"/>
    <w:rsid w:val="00FB6A6A"/>
    <w:rsid w:val="00FB70F5"/>
    <w:rsid w:val="00FB715C"/>
    <w:rsid w:val="00FB73A1"/>
    <w:rsid w:val="00FC0461"/>
    <w:rsid w:val="00FC0D87"/>
    <w:rsid w:val="00FC247A"/>
    <w:rsid w:val="00FC266C"/>
    <w:rsid w:val="00FC3AC5"/>
    <w:rsid w:val="00FC536B"/>
    <w:rsid w:val="00FC58B2"/>
    <w:rsid w:val="00FC66C7"/>
    <w:rsid w:val="00FC6F4A"/>
    <w:rsid w:val="00FC717C"/>
    <w:rsid w:val="00FC7429"/>
    <w:rsid w:val="00FC7433"/>
    <w:rsid w:val="00FC78C2"/>
    <w:rsid w:val="00FD03FE"/>
    <w:rsid w:val="00FD05E7"/>
    <w:rsid w:val="00FD07F6"/>
    <w:rsid w:val="00FD0CB6"/>
    <w:rsid w:val="00FD0ECC"/>
    <w:rsid w:val="00FD0EF6"/>
    <w:rsid w:val="00FD10A8"/>
    <w:rsid w:val="00FD15BE"/>
    <w:rsid w:val="00FD1D9D"/>
    <w:rsid w:val="00FD1EC8"/>
    <w:rsid w:val="00FD2187"/>
    <w:rsid w:val="00FD3D5C"/>
    <w:rsid w:val="00FD3E21"/>
    <w:rsid w:val="00FD47ED"/>
    <w:rsid w:val="00FD4907"/>
    <w:rsid w:val="00FD5337"/>
    <w:rsid w:val="00FD5407"/>
    <w:rsid w:val="00FD543B"/>
    <w:rsid w:val="00FD5FF4"/>
    <w:rsid w:val="00FD61F8"/>
    <w:rsid w:val="00FD74DB"/>
    <w:rsid w:val="00FD7660"/>
    <w:rsid w:val="00FD7907"/>
    <w:rsid w:val="00FE02F5"/>
    <w:rsid w:val="00FE0345"/>
    <w:rsid w:val="00FE0599"/>
    <w:rsid w:val="00FE0655"/>
    <w:rsid w:val="00FE0BEB"/>
    <w:rsid w:val="00FE11B9"/>
    <w:rsid w:val="00FE1F35"/>
    <w:rsid w:val="00FE1F5A"/>
    <w:rsid w:val="00FE2365"/>
    <w:rsid w:val="00FE247B"/>
    <w:rsid w:val="00FE37D7"/>
    <w:rsid w:val="00FE3C75"/>
    <w:rsid w:val="00FE48B1"/>
    <w:rsid w:val="00FE4C7B"/>
    <w:rsid w:val="00FE5EDB"/>
    <w:rsid w:val="00FE658D"/>
    <w:rsid w:val="00FE6904"/>
    <w:rsid w:val="00FE6F94"/>
    <w:rsid w:val="00FE7336"/>
    <w:rsid w:val="00FE787C"/>
    <w:rsid w:val="00FF0EA2"/>
    <w:rsid w:val="00FF1078"/>
    <w:rsid w:val="00FF17DF"/>
    <w:rsid w:val="00FF1827"/>
    <w:rsid w:val="00FF185F"/>
    <w:rsid w:val="00FF29FC"/>
    <w:rsid w:val="00FF4156"/>
    <w:rsid w:val="00FF4334"/>
    <w:rsid w:val="00FF45A5"/>
    <w:rsid w:val="00FF4D21"/>
    <w:rsid w:val="00FF5581"/>
    <w:rsid w:val="00FF5C91"/>
    <w:rsid w:val="00FF5D5A"/>
    <w:rsid w:val="00FF75DC"/>
    <w:rsid w:val="00FF7DCB"/>
    <w:rsid w:val="00FF7F5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3436E15C"/>
  <w15:docId w15:val="{018F6B64-DD4A-4509-BF6F-29468127FA5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semiHidden="1" w:unhideWhenUsed="1"/>
    <w:lsdException w:name="List Number"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Subtitle" w:qFormat="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2611E7"/>
    <w:pPr>
      <w:overflowPunct w:val="0"/>
      <w:autoSpaceDE w:val="0"/>
      <w:autoSpaceDN w:val="0"/>
      <w:adjustRightInd w:val="0"/>
      <w:spacing w:after="120"/>
      <w:jc w:val="both"/>
      <w:textAlignment w:val="baseline"/>
    </w:pPr>
    <w:rPr>
      <w:rFonts w:ascii="Times New Roman" w:hAnsi="Times New Roman"/>
      <w:lang w:val="en-GB" w:eastAsia="zh-CN"/>
    </w:rPr>
  </w:style>
  <w:style w:type="paragraph" w:styleId="Heading1">
    <w:name w:val="heading 1"/>
    <w:next w:val="Normal"/>
    <w:link w:val="Heading1Char"/>
    <w:qFormat/>
    <w:rsid w:val="002611E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2"/>
      <w:szCs w:val="36"/>
      <w:lang w:val="en-GB" w:eastAsia="zh-CN"/>
    </w:rPr>
  </w:style>
  <w:style w:type="paragraph" w:styleId="Heading2">
    <w:name w:val="heading 2"/>
    <w:basedOn w:val="Heading1"/>
    <w:next w:val="Normal"/>
    <w:qFormat/>
    <w:rsid w:val="002611E7"/>
    <w:pPr>
      <w:numPr>
        <w:ilvl w:val="1"/>
      </w:numPr>
      <w:pBdr>
        <w:top w:val="none" w:sz="0" w:space="0" w:color="auto"/>
      </w:pBdr>
      <w:spacing w:before="180"/>
      <w:outlineLvl w:val="1"/>
    </w:pPr>
    <w:rPr>
      <w:sz w:val="28"/>
      <w:szCs w:val="32"/>
    </w:rPr>
  </w:style>
  <w:style w:type="paragraph" w:styleId="Heading3">
    <w:name w:val="heading 3"/>
    <w:basedOn w:val="Heading2"/>
    <w:next w:val="Normal"/>
    <w:link w:val="Heading3Char"/>
    <w:qFormat/>
    <w:rsid w:val="002611E7"/>
    <w:pPr>
      <w:numPr>
        <w:ilvl w:val="2"/>
      </w:numPr>
      <w:spacing w:before="120"/>
      <w:outlineLvl w:val="2"/>
    </w:pPr>
    <w:rPr>
      <w:sz w:val="24"/>
      <w:szCs w:val="28"/>
    </w:rPr>
  </w:style>
  <w:style w:type="paragraph" w:styleId="Heading4">
    <w:name w:val="heading 4"/>
    <w:basedOn w:val="Heading3"/>
    <w:next w:val="Normal"/>
    <w:qFormat/>
    <w:rsid w:val="002611E7"/>
    <w:pPr>
      <w:numPr>
        <w:ilvl w:val="3"/>
      </w:numPr>
      <w:outlineLvl w:val="3"/>
    </w:pPr>
    <w:rPr>
      <w:szCs w:val="24"/>
    </w:rPr>
  </w:style>
  <w:style w:type="paragraph" w:styleId="Heading5">
    <w:name w:val="heading 5"/>
    <w:basedOn w:val="Heading4"/>
    <w:next w:val="Normal"/>
    <w:qFormat/>
    <w:rsid w:val="002611E7"/>
    <w:pPr>
      <w:numPr>
        <w:ilvl w:val="4"/>
      </w:numPr>
      <w:outlineLvl w:val="4"/>
    </w:pPr>
    <w:rPr>
      <w:sz w:val="22"/>
      <w:szCs w:val="22"/>
    </w:rPr>
  </w:style>
  <w:style w:type="paragraph" w:styleId="Heading6">
    <w:name w:val="heading 6"/>
    <w:basedOn w:val="Normal"/>
    <w:next w:val="Normal"/>
    <w:qFormat/>
    <w:rsid w:val="002611E7"/>
    <w:pPr>
      <w:keepNext/>
      <w:keepLines/>
      <w:numPr>
        <w:ilvl w:val="5"/>
        <w:numId w:val="1"/>
      </w:numPr>
      <w:spacing w:before="120"/>
      <w:outlineLvl w:val="5"/>
    </w:pPr>
    <w:rPr>
      <w:rFonts w:cs="Arial"/>
    </w:rPr>
  </w:style>
  <w:style w:type="paragraph" w:styleId="Heading7">
    <w:name w:val="heading 7"/>
    <w:basedOn w:val="Normal"/>
    <w:next w:val="Normal"/>
    <w:qFormat/>
    <w:rsid w:val="002611E7"/>
    <w:pPr>
      <w:keepNext/>
      <w:keepLines/>
      <w:numPr>
        <w:ilvl w:val="6"/>
        <w:numId w:val="1"/>
      </w:numPr>
      <w:spacing w:before="120"/>
      <w:outlineLvl w:val="6"/>
    </w:pPr>
    <w:rPr>
      <w:rFonts w:cs="Arial"/>
    </w:rPr>
  </w:style>
  <w:style w:type="paragraph" w:styleId="Heading8">
    <w:name w:val="heading 8"/>
    <w:basedOn w:val="Heading7"/>
    <w:next w:val="Normal"/>
    <w:qFormat/>
    <w:rsid w:val="002611E7"/>
    <w:pPr>
      <w:numPr>
        <w:ilvl w:val="7"/>
      </w:numPr>
      <w:outlineLvl w:val="7"/>
    </w:pPr>
  </w:style>
  <w:style w:type="paragraph" w:styleId="Heading9">
    <w:name w:val="heading 9"/>
    <w:basedOn w:val="Heading8"/>
    <w:next w:val="Normal"/>
    <w:qFormat/>
    <w:rsid w:val="002611E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2611E7"/>
    <w:pPr>
      <w:spacing w:before="180"/>
      <w:ind w:left="2693" w:hanging="2693"/>
    </w:pPr>
    <w:rPr>
      <w:b w:val="0"/>
      <w:bCs/>
    </w:rPr>
  </w:style>
  <w:style w:type="paragraph" w:styleId="TOC1">
    <w:name w:val="toc 1"/>
    <w:aliases w:val="Observation TOC2"/>
    <w:uiPriority w:val="39"/>
    <w:rsid w:val="002611E7"/>
    <w:pPr>
      <w:keepNext/>
      <w:keepLines/>
      <w:widowControl w:val="0"/>
      <w:tabs>
        <w:tab w:val="left" w:pos="1701"/>
      </w:tabs>
      <w:overflowPunct w:val="0"/>
      <w:autoSpaceDE w:val="0"/>
      <w:autoSpaceDN w:val="0"/>
      <w:adjustRightInd w:val="0"/>
      <w:spacing w:before="120"/>
      <w:ind w:left="1701" w:hanging="1701"/>
      <w:textAlignment w:val="baseline"/>
    </w:pPr>
    <w:rPr>
      <w:rFonts w:ascii="Times New Roman" w:hAnsi="Times New Roman"/>
      <w:b/>
      <w:noProof/>
      <w:szCs w:val="22"/>
      <w:lang w:eastAsia="zh-CN"/>
    </w:rPr>
  </w:style>
  <w:style w:type="paragraph" w:customStyle="1" w:styleId="Figure">
    <w:name w:val="Figure"/>
    <w:basedOn w:val="Normal"/>
    <w:next w:val="Caption"/>
    <w:qFormat/>
    <w:rsid w:val="002611E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99"/>
    <w:qFormat/>
    <w:rsid w:val="002611E7"/>
    <w:pPr>
      <w:spacing w:after="240"/>
      <w:jc w:val="center"/>
    </w:pPr>
    <w:rPr>
      <w:b/>
      <w:bCs/>
    </w:rPr>
  </w:style>
  <w:style w:type="paragraph" w:styleId="TOC5">
    <w:name w:val="toc 5"/>
    <w:aliases w:val="Observation TOC"/>
    <w:basedOn w:val="TOC4"/>
    <w:semiHidden/>
    <w:rsid w:val="002611E7"/>
    <w:pPr>
      <w:tabs>
        <w:tab w:val="right" w:pos="1701"/>
      </w:tabs>
      <w:ind w:left="1701" w:hanging="1701"/>
    </w:pPr>
  </w:style>
  <w:style w:type="paragraph" w:styleId="TOC4">
    <w:name w:val="toc 4"/>
    <w:basedOn w:val="TOC3"/>
    <w:semiHidden/>
    <w:rsid w:val="002611E7"/>
    <w:pPr>
      <w:ind w:left="1418" w:hanging="1418"/>
    </w:pPr>
  </w:style>
  <w:style w:type="paragraph" w:styleId="TOC3">
    <w:name w:val="toc 3"/>
    <w:basedOn w:val="TOC2"/>
    <w:semiHidden/>
    <w:rsid w:val="002611E7"/>
    <w:pPr>
      <w:ind w:left="1134" w:hanging="1134"/>
    </w:pPr>
  </w:style>
  <w:style w:type="paragraph" w:styleId="TOC2">
    <w:name w:val="toc 2"/>
    <w:basedOn w:val="TOC1"/>
    <w:semiHidden/>
    <w:rsid w:val="002611E7"/>
    <w:pPr>
      <w:keepNext w:val="0"/>
      <w:spacing w:before="0"/>
      <w:ind w:left="851" w:hanging="851"/>
    </w:pPr>
    <w:rPr>
      <w:szCs w:val="20"/>
    </w:rPr>
  </w:style>
  <w:style w:type="paragraph" w:styleId="Index2">
    <w:name w:val="index 2"/>
    <w:basedOn w:val="Index1"/>
    <w:semiHidden/>
    <w:rsid w:val="002611E7"/>
    <w:pPr>
      <w:ind w:left="284"/>
    </w:pPr>
  </w:style>
  <w:style w:type="paragraph" w:styleId="Index1">
    <w:name w:val="index 1"/>
    <w:basedOn w:val="Normal"/>
    <w:semiHidden/>
    <w:rsid w:val="002611E7"/>
    <w:pPr>
      <w:keepLines/>
      <w:spacing w:after="0"/>
    </w:pPr>
  </w:style>
  <w:style w:type="paragraph" w:styleId="DocumentMap">
    <w:name w:val="Document Map"/>
    <w:basedOn w:val="Normal"/>
    <w:semiHidden/>
    <w:rsid w:val="002611E7"/>
    <w:pPr>
      <w:shd w:val="clear" w:color="auto" w:fill="000080"/>
    </w:pPr>
    <w:rPr>
      <w:rFonts w:ascii="Tahoma" w:hAnsi="Tahoma" w:cs="Tahoma"/>
    </w:rPr>
  </w:style>
  <w:style w:type="paragraph" w:styleId="ListNumber2">
    <w:name w:val="List Number 2"/>
    <w:basedOn w:val="ListNumber"/>
    <w:rsid w:val="002611E7"/>
    <w:pPr>
      <w:ind w:left="851"/>
    </w:pPr>
  </w:style>
  <w:style w:type="paragraph" w:styleId="ListNumber">
    <w:name w:val="List Number"/>
    <w:basedOn w:val="List"/>
    <w:rsid w:val="002611E7"/>
  </w:style>
  <w:style w:type="paragraph" w:styleId="List">
    <w:name w:val="List"/>
    <w:basedOn w:val="Normal"/>
    <w:rsid w:val="002611E7"/>
    <w:pPr>
      <w:ind w:left="568" w:hanging="284"/>
    </w:pPr>
  </w:style>
  <w:style w:type="paragraph" w:styleId="Header">
    <w:name w:val="header"/>
    <w:rsid w:val="002611E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2611E7"/>
    <w:rPr>
      <w:b/>
      <w:bCs/>
      <w:position w:val="6"/>
      <w:sz w:val="16"/>
      <w:szCs w:val="16"/>
    </w:rPr>
  </w:style>
  <w:style w:type="paragraph" w:styleId="FootnoteText">
    <w:name w:val="footnote text"/>
    <w:basedOn w:val="Normal"/>
    <w:semiHidden/>
    <w:rsid w:val="002611E7"/>
    <w:pPr>
      <w:keepLines/>
      <w:spacing w:after="0"/>
      <w:ind w:left="454" w:hanging="454"/>
    </w:pPr>
    <w:rPr>
      <w:sz w:val="16"/>
      <w:szCs w:val="16"/>
    </w:rPr>
  </w:style>
  <w:style w:type="paragraph" w:customStyle="1" w:styleId="3GPPHeader">
    <w:name w:val="3GPP_Header"/>
    <w:basedOn w:val="Normal"/>
    <w:qFormat/>
    <w:rsid w:val="002611E7"/>
    <w:pPr>
      <w:tabs>
        <w:tab w:val="left" w:pos="1800"/>
        <w:tab w:val="right" w:pos="9360"/>
      </w:tabs>
      <w:spacing w:after="0"/>
    </w:pPr>
    <w:rPr>
      <w:rFonts w:ascii="Arial" w:hAnsi="Arial"/>
      <w:b/>
    </w:rPr>
  </w:style>
  <w:style w:type="paragraph" w:styleId="TOC9">
    <w:name w:val="toc 9"/>
    <w:basedOn w:val="TOC8"/>
    <w:semiHidden/>
    <w:rsid w:val="002611E7"/>
    <w:pPr>
      <w:ind w:left="1418" w:hanging="1418"/>
    </w:pPr>
  </w:style>
  <w:style w:type="paragraph" w:styleId="TOC6">
    <w:name w:val="toc 6"/>
    <w:basedOn w:val="TOC5"/>
    <w:next w:val="Normal"/>
    <w:semiHidden/>
    <w:rsid w:val="002611E7"/>
    <w:pPr>
      <w:ind w:left="1985" w:hanging="1985"/>
    </w:pPr>
  </w:style>
  <w:style w:type="paragraph" w:styleId="TOC7">
    <w:name w:val="toc 7"/>
    <w:basedOn w:val="TOC6"/>
    <w:next w:val="Normal"/>
    <w:semiHidden/>
    <w:rsid w:val="002611E7"/>
    <w:pPr>
      <w:ind w:left="2268" w:hanging="2268"/>
    </w:pPr>
  </w:style>
  <w:style w:type="paragraph" w:styleId="ListBullet2">
    <w:name w:val="List Bullet 2"/>
    <w:basedOn w:val="ListBullet"/>
    <w:rsid w:val="002611E7"/>
    <w:pPr>
      <w:numPr>
        <w:numId w:val="6"/>
      </w:numPr>
    </w:pPr>
  </w:style>
  <w:style w:type="paragraph" w:styleId="ListBullet">
    <w:name w:val="List Bullet"/>
    <w:basedOn w:val="BodyText"/>
    <w:rsid w:val="002611E7"/>
    <w:pPr>
      <w:numPr>
        <w:numId w:val="5"/>
      </w:numPr>
    </w:pPr>
  </w:style>
  <w:style w:type="paragraph" w:styleId="ListBullet3">
    <w:name w:val="List Bullet 3"/>
    <w:basedOn w:val="ListBullet2"/>
    <w:rsid w:val="002611E7"/>
    <w:pPr>
      <w:numPr>
        <w:numId w:val="7"/>
      </w:numPr>
    </w:pPr>
  </w:style>
  <w:style w:type="paragraph" w:customStyle="1" w:styleId="EQ">
    <w:name w:val="EQ"/>
    <w:basedOn w:val="Normal"/>
    <w:next w:val="Normal"/>
    <w:rsid w:val="002611E7"/>
    <w:pPr>
      <w:keepLines/>
      <w:tabs>
        <w:tab w:val="center" w:pos="4536"/>
        <w:tab w:val="right" w:pos="9072"/>
      </w:tabs>
      <w:spacing w:after="180"/>
      <w:jc w:val="left"/>
    </w:pPr>
    <w:rPr>
      <w:noProof/>
      <w:lang w:eastAsia="en-US"/>
    </w:rPr>
  </w:style>
  <w:style w:type="paragraph" w:styleId="List2">
    <w:name w:val="List 2"/>
    <w:basedOn w:val="List"/>
    <w:rsid w:val="002611E7"/>
    <w:pPr>
      <w:ind w:left="851"/>
    </w:pPr>
  </w:style>
  <w:style w:type="paragraph" w:styleId="List3">
    <w:name w:val="List 3"/>
    <w:basedOn w:val="List2"/>
    <w:rsid w:val="002611E7"/>
    <w:pPr>
      <w:ind w:left="1135"/>
    </w:pPr>
  </w:style>
  <w:style w:type="paragraph" w:styleId="List4">
    <w:name w:val="List 4"/>
    <w:basedOn w:val="List3"/>
    <w:rsid w:val="002611E7"/>
    <w:pPr>
      <w:ind w:left="1418"/>
    </w:pPr>
  </w:style>
  <w:style w:type="paragraph" w:styleId="List5">
    <w:name w:val="List 5"/>
    <w:basedOn w:val="List4"/>
    <w:rsid w:val="002611E7"/>
    <w:pPr>
      <w:ind w:left="1702"/>
    </w:pPr>
  </w:style>
  <w:style w:type="paragraph" w:customStyle="1" w:styleId="EditorsNote">
    <w:name w:val="Editor's Note"/>
    <w:basedOn w:val="Normal"/>
    <w:rsid w:val="002611E7"/>
    <w:pPr>
      <w:keepLines/>
      <w:spacing w:after="180"/>
      <w:ind w:left="1135" w:hanging="851"/>
      <w:jc w:val="left"/>
    </w:pPr>
    <w:rPr>
      <w:color w:val="FF0000"/>
      <w:lang w:eastAsia="en-US"/>
    </w:rPr>
  </w:style>
  <w:style w:type="paragraph" w:styleId="ListBullet4">
    <w:name w:val="List Bullet 4"/>
    <w:basedOn w:val="ListBullet3"/>
    <w:rsid w:val="002611E7"/>
    <w:pPr>
      <w:numPr>
        <w:numId w:val="8"/>
      </w:numPr>
    </w:pPr>
  </w:style>
  <w:style w:type="paragraph" w:styleId="ListBullet5">
    <w:name w:val="List Bullet 5"/>
    <w:basedOn w:val="ListBullet4"/>
    <w:rsid w:val="002611E7"/>
    <w:pPr>
      <w:numPr>
        <w:numId w:val="4"/>
      </w:numPr>
    </w:pPr>
  </w:style>
  <w:style w:type="paragraph" w:styleId="Footer">
    <w:name w:val="footer"/>
    <w:basedOn w:val="Header"/>
    <w:semiHidden/>
    <w:rsid w:val="002611E7"/>
    <w:pPr>
      <w:jc w:val="center"/>
    </w:pPr>
    <w:rPr>
      <w:i/>
      <w:iCs/>
    </w:rPr>
  </w:style>
  <w:style w:type="paragraph" w:customStyle="1" w:styleId="Reference">
    <w:name w:val="Reference"/>
    <w:basedOn w:val="Normal"/>
    <w:link w:val="ReferenceChar"/>
    <w:qFormat/>
    <w:rsid w:val="002611E7"/>
    <w:pPr>
      <w:numPr>
        <w:numId w:val="2"/>
      </w:numPr>
    </w:pPr>
  </w:style>
  <w:style w:type="paragraph" w:styleId="BalloonText">
    <w:name w:val="Balloon Text"/>
    <w:basedOn w:val="Normal"/>
    <w:semiHidden/>
    <w:rsid w:val="002611E7"/>
    <w:rPr>
      <w:rFonts w:ascii="Tahoma" w:hAnsi="Tahoma" w:cs="Tahoma"/>
      <w:sz w:val="16"/>
      <w:szCs w:val="16"/>
    </w:rPr>
  </w:style>
  <w:style w:type="character" w:styleId="PageNumber">
    <w:name w:val="page number"/>
    <w:basedOn w:val="DefaultParagraphFont"/>
    <w:semiHidden/>
    <w:rsid w:val="002611E7"/>
  </w:style>
  <w:style w:type="paragraph" w:styleId="BodyText">
    <w:name w:val="Body Text"/>
    <w:basedOn w:val="Normal"/>
    <w:link w:val="BodyTextChar"/>
    <w:qFormat/>
    <w:rsid w:val="002611E7"/>
  </w:style>
  <w:style w:type="character" w:styleId="Hyperlink">
    <w:name w:val="Hyperlink"/>
    <w:uiPriority w:val="99"/>
    <w:rsid w:val="002611E7"/>
    <w:rPr>
      <w:color w:val="0000FF"/>
      <w:u w:val="single"/>
      <w:lang w:val="en-GB"/>
    </w:rPr>
  </w:style>
  <w:style w:type="character" w:styleId="FollowedHyperlink">
    <w:name w:val="FollowedHyperlink"/>
    <w:semiHidden/>
    <w:rsid w:val="002611E7"/>
    <w:rPr>
      <w:color w:val="FF0000"/>
      <w:u w:val="single"/>
    </w:rPr>
  </w:style>
  <w:style w:type="character" w:styleId="CommentReference">
    <w:name w:val="annotation reference"/>
    <w:uiPriority w:val="99"/>
    <w:rsid w:val="002611E7"/>
    <w:rPr>
      <w:sz w:val="16"/>
      <w:szCs w:val="16"/>
    </w:rPr>
  </w:style>
  <w:style w:type="paragraph" w:styleId="CommentText">
    <w:name w:val="annotation text"/>
    <w:basedOn w:val="Normal"/>
    <w:link w:val="CommentTextChar"/>
    <w:qFormat/>
    <w:rsid w:val="002611E7"/>
  </w:style>
  <w:style w:type="paragraph" w:styleId="CommentSubject">
    <w:name w:val="annotation subject"/>
    <w:basedOn w:val="CommentText"/>
    <w:next w:val="CommentText"/>
    <w:semiHidden/>
    <w:rsid w:val="002611E7"/>
    <w:rPr>
      <w:b/>
      <w:bCs/>
    </w:rPr>
  </w:style>
  <w:style w:type="character" w:customStyle="1" w:styleId="Heading1Char">
    <w:name w:val="Heading 1 Char"/>
    <w:link w:val="Heading1"/>
    <w:rsid w:val="002611E7"/>
    <w:rPr>
      <w:rFonts w:ascii="Arial" w:hAnsi="Arial" w:cs="Arial"/>
      <w:sz w:val="32"/>
      <w:szCs w:val="36"/>
      <w:lang w:val="en-GB" w:eastAsia="zh-CN"/>
    </w:rPr>
  </w:style>
  <w:style w:type="paragraph" w:customStyle="1" w:styleId="B1">
    <w:name w:val="B1"/>
    <w:basedOn w:val="List"/>
    <w:link w:val="B1Zchn"/>
    <w:qFormat/>
    <w:rsid w:val="002611E7"/>
    <w:pPr>
      <w:spacing w:after="180"/>
      <w:jc w:val="left"/>
    </w:pPr>
    <w:rPr>
      <w:lang w:eastAsia="en-US"/>
    </w:rPr>
  </w:style>
  <w:style w:type="paragraph" w:customStyle="1" w:styleId="B2">
    <w:name w:val="B2"/>
    <w:basedOn w:val="List2"/>
    <w:link w:val="B2Char"/>
    <w:qFormat/>
    <w:rsid w:val="002611E7"/>
    <w:pPr>
      <w:spacing w:after="180"/>
      <w:jc w:val="left"/>
    </w:pPr>
    <w:rPr>
      <w:lang w:eastAsia="en-US"/>
    </w:rPr>
  </w:style>
  <w:style w:type="paragraph" w:customStyle="1" w:styleId="B3">
    <w:name w:val="B3"/>
    <w:basedOn w:val="List3"/>
    <w:rsid w:val="002611E7"/>
    <w:pPr>
      <w:spacing w:after="180"/>
      <w:jc w:val="left"/>
    </w:pPr>
    <w:rPr>
      <w:lang w:eastAsia="en-US"/>
    </w:rPr>
  </w:style>
  <w:style w:type="paragraph" w:customStyle="1" w:styleId="B4">
    <w:name w:val="B4"/>
    <w:basedOn w:val="List4"/>
    <w:rsid w:val="002611E7"/>
    <w:pPr>
      <w:spacing w:after="180"/>
      <w:jc w:val="left"/>
    </w:pPr>
    <w:rPr>
      <w:lang w:eastAsia="en-US"/>
    </w:rPr>
  </w:style>
  <w:style w:type="paragraph" w:customStyle="1" w:styleId="Proposal">
    <w:name w:val="Proposal"/>
    <w:basedOn w:val="Normal"/>
    <w:link w:val="ProposalChar"/>
    <w:qFormat/>
    <w:rsid w:val="002611E7"/>
    <w:pPr>
      <w:numPr>
        <w:numId w:val="3"/>
      </w:numPr>
      <w:tabs>
        <w:tab w:val="clear" w:pos="1304"/>
        <w:tab w:val="left" w:pos="1701"/>
      </w:tabs>
      <w:ind w:left="1701" w:hanging="1701"/>
    </w:pPr>
    <w:rPr>
      <w:b/>
      <w:bCs/>
    </w:rPr>
  </w:style>
  <w:style w:type="character" w:customStyle="1" w:styleId="BodyTextChar">
    <w:name w:val="Body Text Char"/>
    <w:link w:val="BodyText"/>
    <w:rsid w:val="002611E7"/>
    <w:rPr>
      <w:rFonts w:ascii="Times New Roman" w:hAnsi="Times New Roman"/>
      <w:lang w:val="en-GB" w:eastAsia="zh-CN"/>
    </w:rPr>
  </w:style>
  <w:style w:type="paragraph" w:customStyle="1" w:styleId="B5">
    <w:name w:val="B5"/>
    <w:basedOn w:val="List5"/>
    <w:rsid w:val="002611E7"/>
    <w:pPr>
      <w:spacing w:after="180"/>
      <w:jc w:val="left"/>
    </w:pPr>
    <w:rPr>
      <w:lang w:eastAsia="en-US"/>
    </w:rPr>
  </w:style>
  <w:style w:type="paragraph" w:customStyle="1" w:styleId="EX">
    <w:name w:val="EX"/>
    <w:basedOn w:val="Normal"/>
    <w:rsid w:val="002611E7"/>
    <w:pPr>
      <w:keepLines/>
      <w:spacing w:after="180"/>
      <w:ind w:left="1702" w:hanging="1418"/>
      <w:jc w:val="left"/>
    </w:pPr>
    <w:rPr>
      <w:lang w:eastAsia="en-US"/>
    </w:rPr>
  </w:style>
  <w:style w:type="paragraph" w:customStyle="1" w:styleId="EW">
    <w:name w:val="EW"/>
    <w:basedOn w:val="EX"/>
    <w:rsid w:val="002611E7"/>
    <w:pPr>
      <w:spacing w:after="0"/>
    </w:pPr>
  </w:style>
  <w:style w:type="paragraph" w:customStyle="1" w:styleId="TAL">
    <w:name w:val="TAL"/>
    <w:basedOn w:val="Normal"/>
    <w:link w:val="TALChar"/>
    <w:rsid w:val="002611E7"/>
    <w:pPr>
      <w:keepNext/>
      <w:keepLines/>
      <w:spacing w:after="0"/>
      <w:jc w:val="left"/>
    </w:pPr>
    <w:rPr>
      <w:sz w:val="18"/>
      <w:lang w:eastAsia="en-US"/>
    </w:rPr>
  </w:style>
  <w:style w:type="paragraph" w:customStyle="1" w:styleId="TAC">
    <w:name w:val="TAC"/>
    <w:basedOn w:val="TAL"/>
    <w:link w:val="TACChar"/>
    <w:rsid w:val="002611E7"/>
    <w:pPr>
      <w:jc w:val="center"/>
    </w:pPr>
  </w:style>
  <w:style w:type="paragraph" w:customStyle="1" w:styleId="TAH">
    <w:name w:val="TAH"/>
    <w:basedOn w:val="TAC"/>
    <w:link w:val="TAHCar"/>
    <w:rsid w:val="002611E7"/>
    <w:rPr>
      <w:b/>
    </w:rPr>
  </w:style>
  <w:style w:type="paragraph" w:customStyle="1" w:styleId="TAN">
    <w:name w:val="TAN"/>
    <w:basedOn w:val="TAL"/>
    <w:rsid w:val="002611E7"/>
    <w:pPr>
      <w:ind w:left="851" w:hanging="851"/>
    </w:pPr>
  </w:style>
  <w:style w:type="paragraph" w:customStyle="1" w:styleId="TAR">
    <w:name w:val="TAR"/>
    <w:basedOn w:val="TAL"/>
    <w:rsid w:val="002611E7"/>
    <w:pPr>
      <w:jc w:val="right"/>
    </w:pPr>
  </w:style>
  <w:style w:type="paragraph" w:customStyle="1" w:styleId="TH">
    <w:name w:val="TH"/>
    <w:basedOn w:val="Normal"/>
    <w:link w:val="THChar"/>
    <w:rsid w:val="002611E7"/>
    <w:pPr>
      <w:keepNext/>
      <w:keepLines/>
      <w:spacing w:before="60" w:after="180"/>
      <w:jc w:val="center"/>
    </w:pPr>
    <w:rPr>
      <w:b/>
      <w:lang w:eastAsia="en-US"/>
    </w:rPr>
  </w:style>
  <w:style w:type="paragraph" w:customStyle="1" w:styleId="TF">
    <w:name w:val="TF"/>
    <w:basedOn w:val="TH"/>
    <w:rsid w:val="002611E7"/>
    <w:pPr>
      <w:keepNext w:val="0"/>
      <w:spacing w:before="0" w:after="240"/>
    </w:pPr>
  </w:style>
  <w:style w:type="paragraph" w:customStyle="1" w:styleId="TT">
    <w:name w:val="TT"/>
    <w:basedOn w:val="Heading1"/>
    <w:next w:val="Normal"/>
    <w:rsid w:val="002611E7"/>
    <w:pPr>
      <w:numPr>
        <w:numId w:val="0"/>
      </w:numPr>
      <w:ind w:left="1134" w:hanging="1134"/>
      <w:outlineLvl w:val="9"/>
    </w:pPr>
    <w:rPr>
      <w:rFonts w:cs="Times New Roman"/>
      <w:szCs w:val="20"/>
      <w:lang w:eastAsia="en-US"/>
    </w:rPr>
  </w:style>
  <w:style w:type="paragraph" w:customStyle="1" w:styleId="ZA">
    <w:name w:val="ZA"/>
    <w:rsid w:val="002611E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2611E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2611E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2611E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2611E7"/>
  </w:style>
  <w:style w:type="paragraph" w:customStyle="1" w:styleId="ZH">
    <w:name w:val="ZH"/>
    <w:rsid w:val="002611E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2611E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2611E7"/>
    <w:pPr>
      <w:framePr w:hRule="auto" w:wrap="notBeside" w:y="852"/>
    </w:pPr>
    <w:rPr>
      <w:i w:val="0"/>
      <w:sz w:val="40"/>
    </w:rPr>
  </w:style>
  <w:style w:type="paragraph" w:customStyle="1" w:styleId="ZU">
    <w:name w:val="ZU"/>
    <w:rsid w:val="002611E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2611E7"/>
    <w:pPr>
      <w:framePr w:wrap="notBeside" w:y="16161"/>
    </w:pPr>
  </w:style>
  <w:style w:type="paragraph" w:customStyle="1" w:styleId="FP">
    <w:name w:val="FP"/>
    <w:basedOn w:val="Normal"/>
    <w:rsid w:val="002611E7"/>
    <w:pPr>
      <w:spacing w:after="0"/>
      <w:jc w:val="left"/>
    </w:pPr>
    <w:rPr>
      <w:lang w:eastAsia="en-US"/>
    </w:rPr>
  </w:style>
  <w:style w:type="paragraph" w:customStyle="1" w:styleId="Observation">
    <w:name w:val="Observation"/>
    <w:basedOn w:val="Proposal"/>
    <w:qFormat/>
    <w:rsid w:val="002611E7"/>
    <w:pPr>
      <w:numPr>
        <w:numId w:val="9"/>
      </w:numPr>
      <w:ind w:left="1701" w:hanging="1701"/>
    </w:pPr>
  </w:style>
  <w:style w:type="paragraph" w:styleId="TableofFigures">
    <w:name w:val="table of figures"/>
    <w:basedOn w:val="Normal"/>
    <w:next w:val="Normal"/>
    <w:uiPriority w:val="99"/>
    <w:rsid w:val="002611E7"/>
    <w:pPr>
      <w:ind w:left="1418" w:hanging="1418"/>
      <w:jc w:val="left"/>
    </w:pPr>
    <w:rPr>
      <w:b/>
    </w:rPr>
  </w:style>
  <w:style w:type="paragraph" w:styleId="Index4">
    <w:name w:val="index 4"/>
    <w:basedOn w:val="Normal"/>
    <w:next w:val="Normal"/>
    <w:autoRedefine/>
    <w:rsid w:val="002611E7"/>
    <w:pPr>
      <w:ind w:left="800" w:hanging="200"/>
    </w:pPr>
  </w:style>
  <w:style w:type="paragraph" w:styleId="ListParagraph">
    <w:name w:val="List Paragraph"/>
    <w:aliases w:val="- Bullets,목록 단락,リスト段落,列出段落,Lista1,?? ??,?????,????,列出段落1,中等深浅网格 1 - 着色 21,列表段落"/>
    <w:basedOn w:val="Normal"/>
    <w:link w:val="ListParagraphChar"/>
    <w:uiPriority w:val="34"/>
    <w:qFormat/>
    <w:rsid w:val="00BF7642"/>
    <w:pPr>
      <w:overflowPunct/>
      <w:autoSpaceDE/>
      <w:autoSpaceDN/>
      <w:adjustRightInd/>
      <w:spacing w:after="180"/>
      <w:ind w:left="720"/>
      <w:contextualSpacing/>
      <w:jc w:val="left"/>
      <w:textAlignment w:val="auto"/>
    </w:pPr>
    <w:rPr>
      <w:rFonts w:ascii="Times" w:eastAsia="SimSun" w:hAnsi="Times"/>
      <w:szCs w:val="24"/>
      <w:lang w:eastAsia="ja-JP"/>
    </w:rPr>
  </w:style>
  <w:style w:type="character" w:customStyle="1" w:styleId="ListParagraphChar">
    <w:name w:val="List Paragraph Char"/>
    <w:aliases w:val="- Bullets Char,목록 단락 Char,リスト段落 Char,列出段落 Char,Lista1 Char,?? ?? Char,????? Char,???? Char,列出段落1 Char,中等深浅网格 1 - 着色 21 Char,列表段落 Char"/>
    <w:link w:val="ListParagraph"/>
    <w:uiPriority w:val="34"/>
    <w:qFormat/>
    <w:locked/>
    <w:rsid w:val="00BF7642"/>
    <w:rPr>
      <w:rFonts w:ascii="Times" w:eastAsia="SimSun" w:hAnsi="Times"/>
      <w:szCs w:val="24"/>
      <w:lang w:val="en-GB" w:eastAsia="ja-JP"/>
    </w:rPr>
  </w:style>
  <w:style w:type="paragraph" w:customStyle="1" w:styleId="KeyProposal">
    <w:name w:val="Key Proposal"/>
    <w:basedOn w:val="Proposal"/>
    <w:link w:val="KeyProposalChar"/>
    <w:qFormat/>
    <w:rsid w:val="002611E7"/>
    <w:pPr>
      <w:numPr>
        <w:numId w:val="10"/>
      </w:numPr>
      <w:ind w:left="360"/>
    </w:pPr>
  </w:style>
  <w:style w:type="character" w:customStyle="1" w:styleId="KeyProposalChar">
    <w:name w:val="Key Proposal Char"/>
    <w:basedOn w:val="BodyTextChar"/>
    <w:link w:val="KeyProposal"/>
    <w:rsid w:val="002611E7"/>
    <w:rPr>
      <w:rFonts w:ascii="Times New Roman" w:hAnsi="Times New Roman"/>
      <w:b/>
      <w:bCs/>
      <w:lang w:val="en-GB" w:eastAsia="zh-CN"/>
    </w:rPr>
  </w:style>
  <w:style w:type="character" w:styleId="PlaceholderText">
    <w:name w:val="Placeholder Text"/>
    <w:basedOn w:val="DefaultParagraphFont"/>
    <w:uiPriority w:val="99"/>
    <w:semiHidden/>
    <w:rsid w:val="000D1880"/>
    <w:rPr>
      <w:color w:val="808080"/>
    </w:rPr>
  </w:style>
  <w:style w:type="paragraph" w:customStyle="1" w:styleId="IvDbodytext">
    <w:name w:val="IvD bodytext"/>
    <w:basedOn w:val="BodyText"/>
    <w:link w:val="IvDbodytextChar"/>
    <w:rsid w:val="001E0DEF"/>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spacing w:val="2"/>
    </w:rPr>
  </w:style>
  <w:style w:type="character" w:customStyle="1" w:styleId="IvDbodytextChar">
    <w:name w:val="IvD bodytext Char"/>
    <w:basedOn w:val="BodyTextChar"/>
    <w:link w:val="IvDbodytext"/>
    <w:rsid w:val="001E0DEF"/>
    <w:rPr>
      <w:rFonts w:ascii="Arial" w:hAnsi="Arial"/>
      <w:spacing w:val="2"/>
      <w:lang w:val="en-GB" w:eastAsia="zh-CN"/>
    </w:rPr>
  </w:style>
  <w:style w:type="table" w:styleId="TableGrid">
    <w:name w:val="Table Grid"/>
    <w:basedOn w:val="TableNormal"/>
    <w:rsid w:val="009F0C9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eferenceChar">
    <w:name w:val="Reference Char"/>
    <w:link w:val="Reference"/>
    <w:rsid w:val="00D06D6F"/>
    <w:rPr>
      <w:rFonts w:ascii="Times New Roman" w:hAnsi="Times New Roman"/>
      <w:lang w:val="en-GB" w:eastAsia="zh-CN"/>
    </w:rPr>
  </w:style>
  <w:style w:type="paragraph" w:customStyle="1" w:styleId="IvDInstructiontext">
    <w:name w:val="IvD Instructiontext"/>
    <w:basedOn w:val="BodyText"/>
    <w:link w:val="IvDInstructiontextChar"/>
    <w:uiPriority w:val="99"/>
    <w:qFormat/>
    <w:rsid w:val="00796573"/>
    <w:pPr>
      <w:keepLines/>
      <w:tabs>
        <w:tab w:val="left" w:pos="2552"/>
        <w:tab w:val="left" w:pos="3856"/>
        <w:tab w:val="left" w:pos="5216"/>
        <w:tab w:val="left" w:pos="6464"/>
        <w:tab w:val="left" w:pos="7768"/>
        <w:tab w:val="left" w:pos="9072"/>
        <w:tab w:val="left" w:pos="9639"/>
      </w:tabs>
      <w:overflowPunct/>
      <w:autoSpaceDE/>
      <w:autoSpaceDN/>
      <w:adjustRightInd/>
      <w:spacing w:before="240" w:after="0"/>
      <w:jc w:val="left"/>
      <w:textAlignment w:val="auto"/>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796573"/>
    <w:rPr>
      <w:rFonts w:ascii="Arial" w:hAnsi="Arial"/>
      <w:i/>
      <w:color w:val="7F7F7F" w:themeColor="text1" w:themeTint="80"/>
      <w:spacing w:val="2"/>
      <w:sz w:val="18"/>
      <w:szCs w:val="18"/>
    </w:rPr>
  </w:style>
  <w:style w:type="character" w:customStyle="1" w:styleId="Heading3Char">
    <w:name w:val="Heading 3 Char"/>
    <w:basedOn w:val="DefaultParagraphFont"/>
    <w:link w:val="Heading3"/>
    <w:rsid w:val="002E6401"/>
    <w:rPr>
      <w:rFonts w:ascii="Arial" w:hAnsi="Arial" w:cs="Arial"/>
      <w:sz w:val="24"/>
      <w:szCs w:val="28"/>
      <w:lang w:val="en-GB" w:eastAsia="zh-CN"/>
    </w:rPr>
  </w:style>
  <w:style w:type="paragraph" w:customStyle="1" w:styleId="bullet1">
    <w:name w:val="bullet1"/>
    <w:basedOn w:val="Normal"/>
    <w:link w:val="bullet1Char"/>
    <w:qFormat/>
    <w:rsid w:val="00D641A6"/>
    <w:pPr>
      <w:numPr>
        <w:numId w:val="11"/>
      </w:numPr>
      <w:overflowPunct/>
      <w:autoSpaceDE/>
      <w:autoSpaceDN/>
      <w:adjustRightInd/>
      <w:spacing w:after="0"/>
      <w:jc w:val="left"/>
      <w:textAlignment w:val="auto"/>
    </w:pPr>
    <w:rPr>
      <w:rFonts w:ascii="Calibri" w:eastAsia="SimSun" w:hAnsi="Calibri"/>
      <w:kern w:val="2"/>
      <w:sz w:val="24"/>
      <w:szCs w:val="24"/>
    </w:rPr>
  </w:style>
  <w:style w:type="paragraph" w:customStyle="1" w:styleId="bullet2">
    <w:name w:val="bullet2"/>
    <w:basedOn w:val="Normal"/>
    <w:link w:val="bullet2Char"/>
    <w:qFormat/>
    <w:rsid w:val="00D641A6"/>
    <w:pPr>
      <w:numPr>
        <w:ilvl w:val="1"/>
        <w:numId w:val="11"/>
      </w:numPr>
      <w:overflowPunct/>
      <w:autoSpaceDE/>
      <w:autoSpaceDN/>
      <w:adjustRightInd/>
      <w:spacing w:after="0"/>
      <w:jc w:val="left"/>
      <w:textAlignment w:val="auto"/>
    </w:pPr>
    <w:rPr>
      <w:rFonts w:ascii="Times" w:eastAsia="SimSun" w:hAnsi="Times"/>
      <w:kern w:val="2"/>
      <w:sz w:val="24"/>
      <w:szCs w:val="24"/>
    </w:rPr>
  </w:style>
  <w:style w:type="character" w:customStyle="1" w:styleId="bullet1Char">
    <w:name w:val="bullet1 Char"/>
    <w:link w:val="bullet1"/>
    <w:rsid w:val="00D641A6"/>
    <w:rPr>
      <w:rFonts w:ascii="Calibri" w:eastAsia="SimSun" w:hAnsi="Calibri"/>
      <w:kern w:val="2"/>
      <w:sz w:val="24"/>
      <w:szCs w:val="24"/>
      <w:lang w:val="en-GB" w:eastAsia="zh-CN"/>
    </w:rPr>
  </w:style>
  <w:style w:type="paragraph" w:customStyle="1" w:styleId="bullet3">
    <w:name w:val="bullet3"/>
    <w:basedOn w:val="Normal"/>
    <w:link w:val="bullet3Char"/>
    <w:qFormat/>
    <w:rsid w:val="00D641A6"/>
    <w:pPr>
      <w:numPr>
        <w:ilvl w:val="2"/>
        <w:numId w:val="11"/>
      </w:numPr>
      <w:overflowPunct/>
      <w:autoSpaceDE/>
      <w:autoSpaceDN/>
      <w:adjustRightInd/>
      <w:spacing w:after="0"/>
      <w:jc w:val="left"/>
      <w:textAlignment w:val="auto"/>
    </w:pPr>
    <w:rPr>
      <w:rFonts w:ascii="Times" w:eastAsia="Batang" w:hAnsi="Times"/>
      <w:szCs w:val="24"/>
      <w:lang w:eastAsia="en-US"/>
    </w:rPr>
  </w:style>
  <w:style w:type="character" w:customStyle="1" w:styleId="bullet2Char">
    <w:name w:val="bullet2 Char"/>
    <w:link w:val="bullet2"/>
    <w:rsid w:val="00D641A6"/>
    <w:rPr>
      <w:rFonts w:ascii="Times" w:eastAsia="SimSun" w:hAnsi="Times"/>
      <w:kern w:val="2"/>
      <w:sz w:val="24"/>
      <w:szCs w:val="24"/>
      <w:lang w:val="en-GB" w:eastAsia="zh-CN"/>
    </w:rPr>
  </w:style>
  <w:style w:type="paragraph" w:customStyle="1" w:styleId="bullet4">
    <w:name w:val="bullet4"/>
    <w:basedOn w:val="Normal"/>
    <w:qFormat/>
    <w:rsid w:val="00D641A6"/>
    <w:pPr>
      <w:numPr>
        <w:ilvl w:val="3"/>
        <w:numId w:val="11"/>
      </w:numPr>
      <w:overflowPunct/>
      <w:autoSpaceDE/>
      <w:autoSpaceDN/>
      <w:adjustRightInd/>
      <w:spacing w:after="0"/>
      <w:jc w:val="left"/>
      <w:textAlignment w:val="auto"/>
    </w:pPr>
    <w:rPr>
      <w:rFonts w:ascii="Times" w:eastAsia="Batang" w:hAnsi="Times"/>
      <w:szCs w:val="24"/>
      <w:lang w:eastAsia="en-US"/>
    </w:rPr>
  </w:style>
  <w:style w:type="paragraph" w:customStyle="1" w:styleId="text">
    <w:name w:val="text"/>
    <w:basedOn w:val="Normal"/>
    <w:link w:val="textChar"/>
    <w:qFormat/>
    <w:rsid w:val="00D641A6"/>
    <w:pPr>
      <w:widowControl w:val="0"/>
      <w:overflowPunct/>
      <w:autoSpaceDE/>
      <w:autoSpaceDN/>
      <w:adjustRightInd/>
      <w:spacing w:after="240"/>
      <w:textAlignment w:val="auto"/>
    </w:pPr>
    <w:rPr>
      <w:rFonts w:ascii="Calibri" w:eastAsia="SimSun" w:hAnsi="Calibri"/>
      <w:kern w:val="2"/>
      <w:sz w:val="24"/>
      <w:lang w:val="en-US"/>
    </w:rPr>
  </w:style>
  <w:style w:type="character" w:customStyle="1" w:styleId="textChar">
    <w:name w:val="text Char"/>
    <w:link w:val="text"/>
    <w:rsid w:val="00D641A6"/>
    <w:rPr>
      <w:rFonts w:ascii="Calibri" w:eastAsia="SimSun" w:hAnsi="Calibri"/>
      <w:kern w:val="2"/>
      <w:sz w:val="24"/>
      <w:lang w:eastAsia="zh-CN"/>
    </w:rPr>
  </w:style>
  <w:style w:type="character" w:customStyle="1" w:styleId="bullet3Char">
    <w:name w:val="bullet3 Char"/>
    <w:link w:val="bullet3"/>
    <w:rsid w:val="00D641A6"/>
    <w:rPr>
      <w:rFonts w:ascii="Times" w:eastAsia="Batang" w:hAnsi="Times"/>
      <w:szCs w:val="24"/>
      <w:lang w:val="en-GB"/>
    </w:rPr>
  </w:style>
  <w:style w:type="character" w:customStyle="1" w:styleId="THChar">
    <w:name w:val="TH Char"/>
    <w:link w:val="TH"/>
    <w:rsid w:val="00EB39AA"/>
    <w:rPr>
      <w:rFonts w:ascii="Times New Roman" w:hAnsi="Times New Roman"/>
      <w:b/>
      <w:lang w:val="en-GB"/>
    </w:rPr>
  </w:style>
  <w:style w:type="character" w:customStyle="1" w:styleId="TACChar">
    <w:name w:val="TAC Char"/>
    <w:link w:val="TAC"/>
    <w:locked/>
    <w:rsid w:val="00EB39AA"/>
    <w:rPr>
      <w:rFonts w:ascii="Times New Roman" w:hAnsi="Times New Roman"/>
      <w:sz w:val="18"/>
      <w:lang w:val="en-GB"/>
    </w:rPr>
  </w:style>
  <w:style w:type="character" w:customStyle="1" w:styleId="TAHCar">
    <w:name w:val="TAH Car"/>
    <w:link w:val="TAH"/>
    <w:qFormat/>
    <w:rsid w:val="00EB39AA"/>
    <w:rPr>
      <w:rFonts w:ascii="Times New Roman" w:hAnsi="Times New Roman"/>
      <w:b/>
      <w:sz w:val="18"/>
      <w:lang w:val="en-GB"/>
    </w:rPr>
  </w:style>
  <w:style w:type="character" w:customStyle="1" w:styleId="B1Zchn">
    <w:name w:val="B1 Zchn"/>
    <w:link w:val="B1"/>
    <w:rsid w:val="00EB39AA"/>
    <w:rPr>
      <w:rFonts w:ascii="Times New Roman" w:hAnsi="Times New Roman"/>
      <w:lang w:val="en-GB"/>
    </w:rPr>
  </w:style>
  <w:style w:type="character" w:customStyle="1" w:styleId="B10">
    <w:name w:val="B1 (文字)"/>
    <w:qFormat/>
    <w:locked/>
    <w:rsid w:val="00072530"/>
    <w:rPr>
      <w:lang w:val="en-GB"/>
    </w:rPr>
  </w:style>
  <w:style w:type="character" w:customStyle="1" w:styleId="CommentTextChar">
    <w:name w:val="Comment Text Char"/>
    <w:link w:val="CommentText"/>
    <w:qFormat/>
    <w:rsid w:val="00F2136A"/>
    <w:rPr>
      <w:rFonts w:ascii="Times New Roman" w:hAnsi="Times New Roman"/>
      <w:lang w:val="en-GB" w:eastAsia="zh-CN"/>
    </w:rPr>
  </w:style>
  <w:style w:type="character" w:customStyle="1" w:styleId="B2Char">
    <w:name w:val="B2 Char"/>
    <w:link w:val="B2"/>
    <w:rsid w:val="0077381A"/>
    <w:rPr>
      <w:rFonts w:ascii="Times New Roman" w:hAnsi="Times New Roman"/>
      <w:lang w:val="en-GB"/>
    </w:rPr>
  </w:style>
  <w:style w:type="character" w:customStyle="1" w:styleId="B1Char1">
    <w:name w:val="B1 Char1"/>
    <w:rsid w:val="00F66BCF"/>
    <w:rPr>
      <w:lang w:val="en-GB" w:eastAsia="en-US"/>
    </w:rPr>
  </w:style>
  <w:style w:type="paragraph" w:styleId="Revision">
    <w:name w:val="Revision"/>
    <w:hidden/>
    <w:uiPriority w:val="99"/>
    <w:semiHidden/>
    <w:rsid w:val="00234CA0"/>
    <w:rPr>
      <w:rFonts w:ascii="Times New Roman" w:hAnsi="Times New Roman"/>
      <w:lang w:val="en-GB" w:eastAsia="zh-CN"/>
    </w:rPr>
  </w:style>
  <w:style w:type="paragraph" w:styleId="BodyTextIndent2">
    <w:name w:val="Body Text Indent 2"/>
    <w:basedOn w:val="Normal"/>
    <w:link w:val="BodyTextIndent2Char"/>
    <w:rsid w:val="00803122"/>
    <w:pPr>
      <w:widowControl w:val="0"/>
      <w:numPr>
        <w:numId w:val="12"/>
      </w:numPr>
      <w:tabs>
        <w:tab w:val="clear" w:pos="992"/>
        <w:tab w:val="left" w:pos="2205"/>
      </w:tabs>
      <w:spacing w:after="0"/>
      <w:ind w:left="200" w:firstLine="0"/>
    </w:pPr>
    <w:rPr>
      <w:kern w:val="2"/>
      <w:lang w:val="en-US" w:eastAsia="ja-JP"/>
    </w:rPr>
  </w:style>
  <w:style w:type="character" w:customStyle="1" w:styleId="BodyTextIndent2Char">
    <w:name w:val="Body Text Indent 2 Char"/>
    <w:basedOn w:val="DefaultParagraphFont"/>
    <w:link w:val="BodyTextIndent2"/>
    <w:rsid w:val="00803122"/>
    <w:rPr>
      <w:rFonts w:ascii="Times New Roman" w:hAnsi="Times New Roman"/>
      <w:kern w:val="2"/>
      <w:lang w:eastAsia="ja-JP"/>
    </w:rPr>
  </w:style>
  <w:style w:type="paragraph" w:customStyle="1" w:styleId="textintend1">
    <w:name w:val="text intend 1"/>
    <w:basedOn w:val="text"/>
    <w:rsid w:val="00347233"/>
    <w:pPr>
      <w:widowControl/>
      <w:numPr>
        <w:numId w:val="13"/>
      </w:numPr>
      <w:overflowPunct w:val="0"/>
      <w:autoSpaceDE w:val="0"/>
      <w:autoSpaceDN w:val="0"/>
      <w:adjustRightInd w:val="0"/>
      <w:spacing w:after="120"/>
      <w:textAlignment w:val="baseline"/>
    </w:pPr>
    <w:rPr>
      <w:rFonts w:ascii="Times New Roman" w:eastAsia="MS Mincho" w:hAnsi="Times New Roman"/>
      <w:kern w:val="0"/>
      <w:lang w:eastAsia="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basedOn w:val="DefaultParagraphFont"/>
    <w:link w:val="Caption"/>
    <w:uiPriority w:val="99"/>
    <w:rsid w:val="0007398C"/>
    <w:rPr>
      <w:rFonts w:ascii="Times New Roman" w:hAnsi="Times New Roman"/>
      <w:b/>
      <w:bCs/>
      <w:lang w:val="en-GB" w:eastAsia="zh-CN"/>
    </w:rPr>
  </w:style>
  <w:style w:type="paragraph" w:customStyle="1" w:styleId="IvDtabletext">
    <w:name w:val="IvD tabletext"/>
    <w:basedOn w:val="BodyText"/>
    <w:link w:val="IvDtabletextChar"/>
    <w:rsid w:val="00B14355"/>
    <w:pPr>
      <w:keepLines/>
      <w:tabs>
        <w:tab w:val="left" w:pos="2552"/>
        <w:tab w:val="left" w:pos="3856"/>
        <w:tab w:val="left" w:pos="5216"/>
        <w:tab w:val="left" w:pos="6464"/>
        <w:tab w:val="left" w:pos="7768"/>
        <w:tab w:val="left" w:pos="9072"/>
        <w:tab w:val="left" w:pos="9639"/>
      </w:tabs>
      <w:overflowPunct/>
      <w:autoSpaceDE/>
      <w:autoSpaceDN/>
      <w:adjustRightInd/>
      <w:spacing w:before="100" w:after="100"/>
      <w:jc w:val="left"/>
      <w:textAlignment w:val="auto"/>
    </w:pPr>
    <w:rPr>
      <w:rFonts w:ascii="Arial" w:hAnsi="Arial"/>
      <w:spacing w:val="2"/>
      <w:lang w:val="en-US" w:eastAsia="en-US"/>
    </w:rPr>
  </w:style>
  <w:style w:type="character" w:customStyle="1" w:styleId="IvDtabletextChar">
    <w:name w:val="IvD tabletext Char"/>
    <w:basedOn w:val="DefaultParagraphFont"/>
    <w:link w:val="IvDtabletext"/>
    <w:rsid w:val="00B14355"/>
    <w:rPr>
      <w:rFonts w:ascii="Arial" w:hAnsi="Arial"/>
      <w:spacing w:val="2"/>
    </w:rPr>
  </w:style>
  <w:style w:type="character" w:styleId="UnresolvedMention">
    <w:name w:val="Unresolved Mention"/>
    <w:basedOn w:val="DefaultParagraphFont"/>
    <w:uiPriority w:val="99"/>
    <w:semiHidden/>
    <w:unhideWhenUsed/>
    <w:rsid w:val="001617D0"/>
    <w:rPr>
      <w:color w:val="605E5C"/>
      <w:shd w:val="clear" w:color="auto" w:fill="E1DFDD"/>
    </w:rPr>
  </w:style>
  <w:style w:type="character" w:customStyle="1" w:styleId="TALChar">
    <w:name w:val="TAL Char"/>
    <w:link w:val="TAL"/>
    <w:locked/>
    <w:rsid w:val="003363D3"/>
    <w:rPr>
      <w:rFonts w:ascii="Times New Roman" w:hAnsi="Times New Roman"/>
      <w:sz w:val="18"/>
      <w:lang w:val="en-GB"/>
    </w:rPr>
  </w:style>
  <w:style w:type="character" w:customStyle="1" w:styleId="ProposalChar">
    <w:name w:val="Proposal Char"/>
    <w:basedOn w:val="DefaultParagraphFont"/>
    <w:link w:val="Proposal"/>
    <w:rsid w:val="0026622F"/>
    <w:rPr>
      <w:rFonts w:ascii="Times New Roman" w:hAnsi="Times New Roman"/>
      <w:b/>
      <w:bCs/>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407945">
      <w:bodyDiv w:val="1"/>
      <w:marLeft w:val="0"/>
      <w:marRight w:val="0"/>
      <w:marTop w:val="0"/>
      <w:marBottom w:val="0"/>
      <w:divBdr>
        <w:top w:val="none" w:sz="0" w:space="0" w:color="auto"/>
        <w:left w:val="none" w:sz="0" w:space="0" w:color="auto"/>
        <w:bottom w:val="none" w:sz="0" w:space="0" w:color="auto"/>
        <w:right w:val="none" w:sz="0" w:space="0" w:color="auto"/>
      </w:divBdr>
      <w:divsChild>
        <w:div w:id="1406731368">
          <w:marLeft w:val="2794"/>
          <w:marRight w:val="0"/>
          <w:marTop w:val="60"/>
          <w:marBottom w:val="0"/>
          <w:divBdr>
            <w:top w:val="none" w:sz="0" w:space="0" w:color="auto"/>
            <w:left w:val="none" w:sz="0" w:space="0" w:color="auto"/>
            <w:bottom w:val="none" w:sz="0" w:space="0" w:color="auto"/>
            <w:right w:val="none" w:sz="0" w:space="0" w:color="auto"/>
          </w:divBdr>
        </w:div>
      </w:divsChild>
    </w:div>
    <w:div w:id="120807784">
      <w:bodyDiv w:val="1"/>
      <w:marLeft w:val="0"/>
      <w:marRight w:val="0"/>
      <w:marTop w:val="0"/>
      <w:marBottom w:val="0"/>
      <w:divBdr>
        <w:top w:val="none" w:sz="0" w:space="0" w:color="auto"/>
        <w:left w:val="none" w:sz="0" w:space="0" w:color="auto"/>
        <w:bottom w:val="none" w:sz="0" w:space="0" w:color="auto"/>
        <w:right w:val="none" w:sz="0" w:space="0" w:color="auto"/>
      </w:divBdr>
    </w:div>
    <w:div w:id="140125169">
      <w:bodyDiv w:val="1"/>
      <w:marLeft w:val="0"/>
      <w:marRight w:val="0"/>
      <w:marTop w:val="0"/>
      <w:marBottom w:val="0"/>
      <w:divBdr>
        <w:top w:val="none" w:sz="0" w:space="0" w:color="auto"/>
        <w:left w:val="none" w:sz="0" w:space="0" w:color="auto"/>
        <w:bottom w:val="none" w:sz="0" w:space="0" w:color="auto"/>
        <w:right w:val="none" w:sz="0" w:space="0" w:color="auto"/>
      </w:divBdr>
    </w:div>
    <w:div w:id="152571953">
      <w:bodyDiv w:val="1"/>
      <w:marLeft w:val="0"/>
      <w:marRight w:val="0"/>
      <w:marTop w:val="0"/>
      <w:marBottom w:val="0"/>
      <w:divBdr>
        <w:top w:val="none" w:sz="0" w:space="0" w:color="auto"/>
        <w:left w:val="none" w:sz="0" w:space="0" w:color="auto"/>
        <w:bottom w:val="none" w:sz="0" w:space="0" w:color="auto"/>
        <w:right w:val="none" w:sz="0" w:space="0" w:color="auto"/>
      </w:divBdr>
    </w:div>
    <w:div w:id="161818766">
      <w:bodyDiv w:val="1"/>
      <w:marLeft w:val="0"/>
      <w:marRight w:val="0"/>
      <w:marTop w:val="0"/>
      <w:marBottom w:val="0"/>
      <w:divBdr>
        <w:top w:val="none" w:sz="0" w:space="0" w:color="auto"/>
        <w:left w:val="none" w:sz="0" w:space="0" w:color="auto"/>
        <w:bottom w:val="none" w:sz="0" w:space="0" w:color="auto"/>
        <w:right w:val="none" w:sz="0" w:space="0" w:color="auto"/>
      </w:divBdr>
    </w:div>
    <w:div w:id="193082786">
      <w:bodyDiv w:val="1"/>
      <w:marLeft w:val="0"/>
      <w:marRight w:val="0"/>
      <w:marTop w:val="0"/>
      <w:marBottom w:val="0"/>
      <w:divBdr>
        <w:top w:val="none" w:sz="0" w:space="0" w:color="auto"/>
        <w:left w:val="none" w:sz="0" w:space="0" w:color="auto"/>
        <w:bottom w:val="none" w:sz="0" w:space="0" w:color="auto"/>
        <w:right w:val="none" w:sz="0" w:space="0" w:color="auto"/>
      </w:divBdr>
    </w:div>
    <w:div w:id="211699050">
      <w:bodyDiv w:val="1"/>
      <w:marLeft w:val="0"/>
      <w:marRight w:val="0"/>
      <w:marTop w:val="0"/>
      <w:marBottom w:val="0"/>
      <w:divBdr>
        <w:top w:val="none" w:sz="0" w:space="0" w:color="auto"/>
        <w:left w:val="none" w:sz="0" w:space="0" w:color="auto"/>
        <w:bottom w:val="none" w:sz="0" w:space="0" w:color="auto"/>
        <w:right w:val="none" w:sz="0" w:space="0" w:color="auto"/>
      </w:divBdr>
    </w:div>
    <w:div w:id="242645815">
      <w:bodyDiv w:val="1"/>
      <w:marLeft w:val="0"/>
      <w:marRight w:val="0"/>
      <w:marTop w:val="0"/>
      <w:marBottom w:val="0"/>
      <w:divBdr>
        <w:top w:val="none" w:sz="0" w:space="0" w:color="auto"/>
        <w:left w:val="none" w:sz="0" w:space="0" w:color="auto"/>
        <w:bottom w:val="none" w:sz="0" w:space="0" w:color="auto"/>
        <w:right w:val="none" w:sz="0" w:space="0" w:color="auto"/>
      </w:divBdr>
    </w:div>
    <w:div w:id="279386823">
      <w:bodyDiv w:val="1"/>
      <w:marLeft w:val="0"/>
      <w:marRight w:val="0"/>
      <w:marTop w:val="0"/>
      <w:marBottom w:val="0"/>
      <w:divBdr>
        <w:top w:val="none" w:sz="0" w:space="0" w:color="auto"/>
        <w:left w:val="none" w:sz="0" w:space="0" w:color="auto"/>
        <w:bottom w:val="none" w:sz="0" w:space="0" w:color="auto"/>
        <w:right w:val="none" w:sz="0" w:space="0" w:color="auto"/>
      </w:divBdr>
    </w:div>
    <w:div w:id="279998113">
      <w:bodyDiv w:val="1"/>
      <w:marLeft w:val="0"/>
      <w:marRight w:val="0"/>
      <w:marTop w:val="0"/>
      <w:marBottom w:val="0"/>
      <w:divBdr>
        <w:top w:val="none" w:sz="0" w:space="0" w:color="auto"/>
        <w:left w:val="none" w:sz="0" w:space="0" w:color="auto"/>
        <w:bottom w:val="none" w:sz="0" w:space="0" w:color="auto"/>
        <w:right w:val="none" w:sz="0" w:space="0" w:color="auto"/>
      </w:divBdr>
    </w:div>
    <w:div w:id="287316618">
      <w:bodyDiv w:val="1"/>
      <w:marLeft w:val="0"/>
      <w:marRight w:val="0"/>
      <w:marTop w:val="0"/>
      <w:marBottom w:val="0"/>
      <w:divBdr>
        <w:top w:val="none" w:sz="0" w:space="0" w:color="auto"/>
        <w:left w:val="none" w:sz="0" w:space="0" w:color="auto"/>
        <w:bottom w:val="none" w:sz="0" w:space="0" w:color="auto"/>
        <w:right w:val="none" w:sz="0" w:space="0" w:color="auto"/>
      </w:divBdr>
    </w:div>
    <w:div w:id="365524382">
      <w:bodyDiv w:val="1"/>
      <w:marLeft w:val="0"/>
      <w:marRight w:val="0"/>
      <w:marTop w:val="0"/>
      <w:marBottom w:val="0"/>
      <w:divBdr>
        <w:top w:val="none" w:sz="0" w:space="0" w:color="auto"/>
        <w:left w:val="none" w:sz="0" w:space="0" w:color="auto"/>
        <w:bottom w:val="none" w:sz="0" w:space="0" w:color="auto"/>
        <w:right w:val="none" w:sz="0" w:space="0" w:color="auto"/>
      </w:divBdr>
    </w:div>
    <w:div w:id="409890074">
      <w:bodyDiv w:val="1"/>
      <w:marLeft w:val="0"/>
      <w:marRight w:val="0"/>
      <w:marTop w:val="0"/>
      <w:marBottom w:val="0"/>
      <w:divBdr>
        <w:top w:val="none" w:sz="0" w:space="0" w:color="auto"/>
        <w:left w:val="none" w:sz="0" w:space="0" w:color="auto"/>
        <w:bottom w:val="none" w:sz="0" w:space="0" w:color="auto"/>
        <w:right w:val="none" w:sz="0" w:space="0" w:color="auto"/>
      </w:divBdr>
      <w:divsChild>
        <w:div w:id="2363797">
          <w:marLeft w:val="360"/>
          <w:marRight w:val="0"/>
          <w:marTop w:val="200"/>
          <w:marBottom w:val="0"/>
          <w:divBdr>
            <w:top w:val="none" w:sz="0" w:space="0" w:color="auto"/>
            <w:left w:val="none" w:sz="0" w:space="0" w:color="auto"/>
            <w:bottom w:val="none" w:sz="0" w:space="0" w:color="auto"/>
            <w:right w:val="none" w:sz="0" w:space="0" w:color="auto"/>
          </w:divBdr>
        </w:div>
      </w:divsChild>
    </w:div>
    <w:div w:id="429547305">
      <w:bodyDiv w:val="1"/>
      <w:marLeft w:val="0"/>
      <w:marRight w:val="0"/>
      <w:marTop w:val="0"/>
      <w:marBottom w:val="0"/>
      <w:divBdr>
        <w:top w:val="none" w:sz="0" w:space="0" w:color="auto"/>
        <w:left w:val="none" w:sz="0" w:space="0" w:color="auto"/>
        <w:bottom w:val="none" w:sz="0" w:space="0" w:color="auto"/>
        <w:right w:val="none" w:sz="0" w:space="0" w:color="auto"/>
      </w:divBdr>
    </w:div>
    <w:div w:id="434987195">
      <w:bodyDiv w:val="1"/>
      <w:marLeft w:val="0"/>
      <w:marRight w:val="0"/>
      <w:marTop w:val="0"/>
      <w:marBottom w:val="0"/>
      <w:divBdr>
        <w:top w:val="none" w:sz="0" w:space="0" w:color="auto"/>
        <w:left w:val="none" w:sz="0" w:space="0" w:color="auto"/>
        <w:bottom w:val="none" w:sz="0" w:space="0" w:color="auto"/>
        <w:right w:val="none" w:sz="0" w:space="0" w:color="auto"/>
      </w:divBdr>
    </w:div>
    <w:div w:id="503593104">
      <w:bodyDiv w:val="1"/>
      <w:marLeft w:val="0"/>
      <w:marRight w:val="0"/>
      <w:marTop w:val="0"/>
      <w:marBottom w:val="0"/>
      <w:divBdr>
        <w:top w:val="none" w:sz="0" w:space="0" w:color="auto"/>
        <w:left w:val="none" w:sz="0" w:space="0" w:color="auto"/>
        <w:bottom w:val="none" w:sz="0" w:space="0" w:color="auto"/>
        <w:right w:val="none" w:sz="0" w:space="0" w:color="auto"/>
      </w:divBdr>
    </w:div>
    <w:div w:id="562257997">
      <w:bodyDiv w:val="1"/>
      <w:marLeft w:val="0"/>
      <w:marRight w:val="0"/>
      <w:marTop w:val="0"/>
      <w:marBottom w:val="0"/>
      <w:divBdr>
        <w:top w:val="none" w:sz="0" w:space="0" w:color="auto"/>
        <w:left w:val="none" w:sz="0" w:space="0" w:color="auto"/>
        <w:bottom w:val="none" w:sz="0" w:space="0" w:color="auto"/>
        <w:right w:val="none" w:sz="0" w:space="0" w:color="auto"/>
      </w:divBdr>
    </w:div>
    <w:div w:id="576982318">
      <w:bodyDiv w:val="1"/>
      <w:marLeft w:val="0"/>
      <w:marRight w:val="0"/>
      <w:marTop w:val="0"/>
      <w:marBottom w:val="0"/>
      <w:divBdr>
        <w:top w:val="none" w:sz="0" w:space="0" w:color="auto"/>
        <w:left w:val="none" w:sz="0" w:space="0" w:color="auto"/>
        <w:bottom w:val="none" w:sz="0" w:space="0" w:color="auto"/>
        <w:right w:val="none" w:sz="0" w:space="0" w:color="auto"/>
      </w:divBdr>
    </w:div>
    <w:div w:id="588008535">
      <w:bodyDiv w:val="1"/>
      <w:marLeft w:val="0"/>
      <w:marRight w:val="0"/>
      <w:marTop w:val="0"/>
      <w:marBottom w:val="0"/>
      <w:divBdr>
        <w:top w:val="none" w:sz="0" w:space="0" w:color="auto"/>
        <w:left w:val="none" w:sz="0" w:space="0" w:color="auto"/>
        <w:bottom w:val="none" w:sz="0" w:space="0" w:color="auto"/>
        <w:right w:val="none" w:sz="0" w:space="0" w:color="auto"/>
      </w:divBdr>
    </w:div>
    <w:div w:id="614947524">
      <w:bodyDiv w:val="1"/>
      <w:marLeft w:val="0"/>
      <w:marRight w:val="0"/>
      <w:marTop w:val="0"/>
      <w:marBottom w:val="0"/>
      <w:divBdr>
        <w:top w:val="none" w:sz="0" w:space="0" w:color="auto"/>
        <w:left w:val="none" w:sz="0" w:space="0" w:color="auto"/>
        <w:bottom w:val="none" w:sz="0" w:space="0" w:color="auto"/>
        <w:right w:val="none" w:sz="0" w:space="0" w:color="auto"/>
      </w:divBdr>
    </w:div>
    <w:div w:id="640038828">
      <w:bodyDiv w:val="1"/>
      <w:marLeft w:val="0"/>
      <w:marRight w:val="0"/>
      <w:marTop w:val="0"/>
      <w:marBottom w:val="0"/>
      <w:divBdr>
        <w:top w:val="none" w:sz="0" w:space="0" w:color="auto"/>
        <w:left w:val="none" w:sz="0" w:space="0" w:color="auto"/>
        <w:bottom w:val="none" w:sz="0" w:space="0" w:color="auto"/>
        <w:right w:val="none" w:sz="0" w:space="0" w:color="auto"/>
      </w:divBdr>
    </w:div>
    <w:div w:id="672268828">
      <w:bodyDiv w:val="1"/>
      <w:marLeft w:val="0"/>
      <w:marRight w:val="0"/>
      <w:marTop w:val="0"/>
      <w:marBottom w:val="0"/>
      <w:divBdr>
        <w:top w:val="none" w:sz="0" w:space="0" w:color="auto"/>
        <w:left w:val="none" w:sz="0" w:space="0" w:color="auto"/>
        <w:bottom w:val="none" w:sz="0" w:space="0" w:color="auto"/>
        <w:right w:val="none" w:sz="0" w:space="0" w:color="auto"/>
      </w:divBdr>
      <w:divsChild>
        <w:div w:id="145360400">
          <w:marLeft w:val="360"/>
          <w:marRight w:val="0"/>
          <w:marTop w:val="0"/>
          <w:marBottom w:val="0"/>
          <w:divBdr>
            <w:top w:val="none" w:sz="0" w:space="0" w:color="auto"/>
            <w:left w:val="none" w:sz="0" w:space="0" w:color="auto"/>
            <w:bottom w:val="none" w:sz="0" w:space="0" w:color="auto"/>
            <w:right w:val="none" w:sz="0" w:space="0" w:color="auto"/>
          </w:divBdr>
        </w:div>
      </w:divsChild>
    </w:div>
    <w:div w:id="681510860">
      <w:bodyDiv w:val="1"/>
      <w:marLeft w:val="0"/>
      <w:marRight w:val="0"/>
      <w:marTop w:val="0"/>
      <w:marBottom w:val="0"/>
      <w:divBdr>
        <w:top w:val="none" w:sz="0" w:space="0" w:color="auto"/>
        <w:left w:val="none" w:sz="0" w:space="0" w:color="auto"/>
        <w:bottom w:val="none" w:sz="0" w:space="0" w:color="auto"/>
        <w:right w:val="none" w:sz="0" w:space="0" w:color="auto"/>
      </w:divBdr>
    </w:div>
    <w:div w:id="719326963">
      <w:bodyDiv w:val="1"/>
      <w:marLeft w:val="0"/>
      <w:marRight w:val="0"/>
      <w:marTop w:val="0"/>
      <w:marBottom w:val="0"/>
      <w:divBdr>
        <w:top w:val="none" w:sz="0" w:space="0" w:color="auto"/>
        <w:left w:val="none" w:sz="0" w:space="0" w:color="auto"/>
        <w:bottom w:val="none" w:sz="0" w:space="0" w:color="auto"/>
        <w:right w:val="none" w:sz="0" w:space="0" w:color="auto"/>
      </w:divBdr>
    </w:div>
    <w:div w:id="728193036">
      <w:bodyDiv w:val="1"/>
      <w:marLeft w:val="0"/>
      <w:marRight w:val="0"/>
      <w:marTop w:val="0"/>
      <w:marBottom w:val="0"/>
      <w:divBdr>
        <w:top w:val="none" w:sz="0" w:space="0" w:color="auto"/>
        <w:left w:val="none" w:sz="0" w:space="0" w:color="auto"/>
        <w:bottom w:val="none" w:sz="0" w:space="0" w:color="auto"/>
        <w:right w:val="none" w:sz="0" w:space="0" w:color="auto"/>
      </w:divBdr>
      <w:divsChild>
        <w:div w:id="1720517482">
          <w:marLeft w:val="547"/>
          <w:marRight w:val="0"/>
          <w:marTop w:val="60"/>
          <w:marBottom w:val="0"/>
          <w:divBdr>
            <w:top w:val="none" w:sz="0" w:space="0" w:color="auto"/>
            <w:left w:val="none" w:sz="0" w:space="0" w:color="auto"/>
            <w:bottom w:val="none" w:sz="0" w:space="0" w:color="auto"/>
            <w:right w:val="none" w:sz="0" w:space="0" w:color="auto"/>
          </w:divBdr>
        </w:div>
        <w:div w:id="60057136">
          <w:marLeft w:val="1123"/>
          <w:marRight w:val="0"/>
          <w:marTop w:val="60"/>
          <w:marBottom w:val="0"/>
          <w:divBdr>
            <w:top w:val="none" w:sz="0" w:space="0" w:color="auto"/>
            <w:left w:val="none" w:sz="0" w:space="0" w:color="auto"/>
            <w:bottom w:val="none" w:sz="0" w:space="0" w:color="auto"/>
            <w:right w:val="none" w:sz="0" w:space="0" w:color="auto"/>
          </w:divBdr>
        </w:div>
        <w:div w:id="2013029240">
          <w:marLeft w:val="1123"/>
          <w:marRight w:val="0"/>
          <w:marTop w:val="60"/>
          <w:marBottom w:val="0"/>
          <w:divBdr>
            <w:top w:val="none" w:sz="0" w:space="0" w:color="auto"/>
            <w:left w:val="none" w:sz="0" w:space="0" w:color="auto"/>
            <w:bottom w:val="none" w:sz="0" w:space="0" w:color="auto"/>
            <w:right w:val="none" w:sz="0" w:space="0" w:color="auto"/>
          </w:divBdr>
        </w:div>
        <w:div w:id="1461797680">
          <w:marLeft w:val="1123"/>
          <w:marRight w:val="0"/>
          <w:marTop w:val="60"/>
          <w:marBottom w:val="0"/>
          <w:divBdr>
            <w:top w:val="none" w:sz="0" w:space="0" w:color="auto"/>
            <w:left w:val="none" w:sz="0" w:space="0" w:color="auto"/>
            <w:bottom w:val="none" w:sz="0" w:space="0" w:color="auto"/>
            <w:right w:val="none" w:sz="0" w:space="0" w:color="auto"/>
          </w:divBdr>
        </w:div>
      </w:divsChild>
    </w:div>
    <w:div w:id="837578520">
      <w:bodyDiv w:val="1"/>
      <w:marLeft w:val="0"/>
      <w:marRight w:val="0"/>
      <w:marTop w:val="0"/>
      <w:marBottom w:val="0"/>
      <w:divBdr>
        <w:top w:val="none" w:sz="0" w:space="0" w:color="auto"/>
        <w:left w:val="none" w:sz="0" w:space="0" w:color="auto"/>
        <w:bottom w:val="none" w:sz="0" w:space="0" w:color="auto"/>
        <w:right w:val="none" w:sz="0" w:space="0" w:color="auto"/>
      </w:divBdr>
    </w:div>
    <w:div w:id="869032715">
      <w:bodyDiv w:val="1"/>
      <w:marLeft w:val="0"/>
      <w:marRight w:val="0"/>
      <w:marTop w:val="0"/>
      <w:marBottom w:val="0"/>
      <w:divBdr>
        <w:top w:val="none" w:sz="0" w:space="0" w:color="auto"/>
        <w:left w:val="none" w:sz="0" w:space="0" w:color="auto"/>
        <w:bottom w:val="none" w:sz="0" w:space="0" w:color="auto"/>
        <w:right w:val="none" w:sz="0" w:space="0" w:color="auto"/>
      </w:divBdr>
    </w:div>
    <w:div w:id="874583865">
      <w:bodyDiv w:val="1"/>
      <w:marLeft w:val="0"/>
      <w:marRight w:val="0"/>
      <w:marTop w:val="0"/>
      <w:marBottom w:val="0"/>
      <w:divBdr>
        <w:top w:val="none" w:sz="0" w:space="0" w:color="auto"/>
        <w:left w:val="none" w:sz="0" w:space="0" w:color="auto"/>
        <w:bottom w:val="none" w:sz="0" w:space="0" w:color="auto"/>
        <w:right w:val="none" w:sz="0" w:space="0" w:color="auto"/>
      </w:divBdr>
    </w:div>
    <w:div w:id="883104376">
      <w:bodyDiv w:val="1"/>
      <w:marLeft w:val="0"/>
      <w:marRight w:val="0"/>
      <w:marTop w:val="0"/>
      <w:marBottom w:val="0"/>
      <w:divBdr>
        <w:top w:val="none" w:sz="0" w:space="0" w:color="auto"/>
        <w:left w:val="none" w:sz="0" w:space="0" w:color="auto"/>
        <w:bottom w:val="none" w:sz="0" w:space="0" w:color="auto"/>
        <w:right w:val="none" w:sz="0" w:space="0" w:color="auto"/>
      </w:divBdr>
    </w:div>
    <w:div w:id="902057808">
      <w:bodyDiv w:val="1"/>
      <w:marLeft w:val="0"/>
      <w:marRight w:val="0"/>
      <w:marTop w:val="0"/>
      <w:marBottom w:val="0"/>
      <w:divBdr>
        <w:top w:val="none" w:sz="0" w:space="0" w:color="auto"/>
        <w:left w:val="none" w:sz="0" w:space="0" w:color="auto"/>
        <w:bottom w:val="none" w:sz="0" w:space="0" w:color="auto"/>
        <w:right w:val="none" w:sz="0" w:space="0" w:color="auto"/>
      </w:divBdr>
    </w:div>
    <w:div w:id="932974982">
      <w:bodyDiv w:val="1"/>
      <w:marLeft w:val="0"/>
      <w:marRight w:val="0"/>
      <w:marTop w:val="0"/>
      <w:marBottom w:val="0"/>
      <w:divBdr>
        <w:top w:val="none" w:sz="0" w:space="0" w:color="auto"/>
        <w:left w:val="none" w:sz="0" w:space="0" w:color="auto"/>
        <w:bottom w:val="none" w:sz="0" w:space="0" w:color="auto"/>
        <w:right w:val="none" w:sz="0" w:space="0" w:color="auto"/>
      </w:divBdr>
    </w:div>
    <w:div w:id="943001963">
      <w:bodyDiv w:val="1"/>
      <w:marLeft w:val="0"/>
      <w:marRight w:val="0"/>
      <w:marTop w:val="0"/>
      <w:marBottom w:val="0"/>
      <w:divBdr>
        <w:top w:val="none" w:sz="0" w:space="0" w:color="auto"/>
        <w:left w:val="none" w:sz="0" w:space="0" w:color="auto"/>
        <w:bottom w:val="none" w:sz="0" w:space="0" w:color="auto"/>
        <w:right w:val="none" w:sz="0" w:space="0" w:color="auto"/>
      </w:divBdr>
      <w:divsChild>
        <w:div w:id="54084326">
          <w:marLeft w:val="1123"/>
          <w:marRight w:val="0"/>
          <w:marTop w:val="60"/>
          <w:marBottom w:val="0"/>
          <w:divBdr>
            <w:top w:val="none" w:sz="0" w:space="0" w:color="auto"/>
            <w:left w:val="none" w:sz="0" w:space="0" w:color="auto"/>
            <w:bottom w:val="none" w:sz="0" w:space="0" w:color="auto"/>
            <w:right w:val="none" w:sz="0" w:space="0" w:color="auto"/>
          </w:divBdr>
        </w:div>
        <w:div w:id="1538394346">
          <w:marLeft w:val="1699"/>
          <w:marRight w:val="0"/>
          <w:marTop w:val="60"/>
          <w:marBottom w:val="0"/>
          <w:divBdr>
            <w:top w:val="none" w:sz="0" w:space="0" w:color="auto"/>
            <w:left w:val="none" w:sz="0" w:space="0" w:color="auto"/>
            <w:bottom w:val="none" w:sz="0" w:space="0" w:color="auto"/>
            <w:right w:val="none" w:sz="0" w:space="0" w:color="auto"/>
          </w:divBdr>
        </w:div>
        <w:div w:id="1459492760">
          <w:marLeft w:val="1699"/>
          <w:marRight w:val="0"/>
          <w:marTop w:val="60"/>
          <w:marBottom w:val="0"/>
          <w:divBdr>
            <w:top w:val="none" w:sz="0" w:space="0" w:color="auto"/>
            <w:left w:val="none" w:sz="0" w:space="0" w:color="auto"/>
            <w:bottom w:val="none" w:sz="0" w:space="0" w:color="auto"/>
            <w:right w:val="none" w:sz="0" w:space="0" w:color="auto"/>
          </w:divBdr>
        </w:div>
      </w:divsChild>
    </w:div>
    <w:div w:id="1043948254">
      <w:bodyDiv w:val="1"/>
      <w:marLeft w:val="0"/>
      <w:marRight w:val="0"/>
      <w:marTop w:val="0"/>
      <w:marBottom w:val="0"/>
      <w:divBdr>
        <w:top w:val="none" w:sz="0" w:space="0" w:color="auto"/>
        <w:left w:val="none" w:sz="0" w:space="0" w:color="auto"/>
        <w:bottom w:val="none" w:sz="0" w:space="0" w:color="auto"/>
        <w:right w:val="none" w:sz="0" w:space="0" w:color="auto"/>
      </w:divBdr>
    </w:div>
    <w:div w:id="1107233141">
      <w:bodyDiv w:val="1"/>
      <w:marLeft w:val="0"/>
      <w:marRight w:val="0"/>
      <w:marTop w:val="0"/>
      <w:marBottom w:val="0"/>
      <w:divBdr>
        <w:top w:val="none" w:sz="0" w:space="0" w:color="auto"/>
        <w:left w:val="none" w:sz="0" w:space="0" w:color="auto"/>
        <w:bottom w:val="none" w:sz="0" w:space="0" w:color="auto"/>
        <w:right w:val="none" w:sz="0" w:space="0" w:color="auto"/>
      </w:divBdr>
    </w:div>
    <w:div w:id="1109859266">
      <w:bodyDiv w:val="1"/>
      <w:marLeft w:val="0"/>
      <w:marRight w:val="0"/>
      <w:marTop w:val="0"/>
      <w:marBottom w:val="0"/>
      <w:divBdr>
        <w:top w:val="none" w:sz="0" w:space="0" w:color="auto"/>
        <w:left w:val="none" w:sz="0" w:space="0" w:color="auto"/>
        <w:bottom w:val="none" w:sz="0" w:space="0" w:color="auto"/>
        <w:right w:val="none" w:sz="0" w:space="0" w:color="auto"/>
      </w:divBdr>
    </w:div>
    <w:div w:id="1114640461">
      <w:bodyDiv w:val="1"/>
      <w:marLeft w:val="0"/>
      <w:marRight w:val="0"/>
      <w:marTop w:val="0"/>
      <w:marBottom w:val="0"/>
      <w:divBdr>
        <w:top w:val="none" w:sz="0" w:space="0" w:color="auto"/>
        <w:left w:val="none" w:sz="0" w:space="0" w:color="auto"/>
        <w:bottom w:val="none" w:sz="0" w:space="0" w:color="auto"/>
        <w:right w:val="none" w:sz="0" w:space="0" w:color="auto"/>
      </w:divBdr>
      <w:divsChild>
        <w:div w:id="1084103752">
          <w:marLeft w:val="360"/>
          <w:marRight w:val="0"/>
          <w:marTop w:val="200"/>
          <w:marBottom w:val="0"/>
          <w:divBdr>
            <w:top w:val="none" w:sz="0" w:space="0" w:color="auto"/>
            <w:left w:val="none" w:sz="0" w:space="0" w:color="auto"/>
            <w:bottom w:val="none" w:sz="0" w:space="0" w:color="auto"/>
            <w:right w:val="none" w:sz="0" w:space="0" w:color="auto"/>
          </w:divBdr>
        </w:div>
        <w:div w:id="1076853558">
          <w:marLeft w:val="1080"/>
          <w:marRight w:val="0"/>
          <w:marTop w:val="100"/>
          <w:marBottom w:val="0"/>
          <w:divBdr>
            <w:top w:val="none" w:sz="0" w:space="0" w:color="auto"/>
            <w:left w:val="none" w:sz="0" w:space="0" w:color="auto"/>
            <w:bottom w:val="none" w:sz="0" w:space="0" w:color="auto"/>
            <w:right w:val="none" w:sz="0" w:space="0" w:color="auto"/>
          </w:divBdr>
        </w:div>
        <w:div w:id="1072777336">
          <w:marLeft w:val="1080"/>
          <w:marRight w:val="0"/>
          <w:marTop w:val="100"/>
          <w:marBottom w:val="0"/>
          <w:divBdr>
            <w:top w:val="none" w:sz="0" w:space="0" w:color="auto"/>
            <w:left w:val="none" w:sz="0" w:space="0" w:color="auto"/>
            <w:bottom w:val="none" w:sz="0" w:space="0" w:color="auto"/>
            <w:right w:val="none" w:sz="0" w:space="0" w:color="auto"/>
          </w:divBdr>
        </w:div>
        <w:div w:id="2116511314">
          <w:marLeft w:val="1080"/>
          <w:marRight w:val="0"/>
          <w:marTop w:val="100"/>
          <w:marBottom w:val="0"/>
          <w:divBdr>
            <w:top w:val="none" w:sz="0" w:space="0" w:color="auto"/>
            <w:left w:val="none" w:sz="0" w:space="0" w:color="auto"/>
            <w:bottom w:val="none" w:sz="0" w:space="0" w:color="auto"/>
            <w:right w:val="none" w:sz="0" w:space="0" w:color="auto"/>
          </w:divBdr>
        </w:div>
        <w:div w:id="566379552">
          <w:marLeft w:val="1800"/>
          <w:marRight w:val="0"/>
          <w:marTop w:val="100"/>
          <w:marBottom w:val="0"/>
          <w:divBdr>
            <w:top w:val="none" w:sz="0" w:space="0" w:color="auto"/>
            <w:left w:val="none" w:sz="0" w:space="0" w:color="auto"/>
            <w:bottom w:val="none" w:sz="0" w:space="0" w:color="auto"/>
            <w:right w:val="none" w:sz="0" w:space="0" w:color="auto"/>
          </w:divBdr>
        </w:div>
        <w:div w:id="1242955884">
          <w:marLeft w:val="1800"/>
          <w:marRight w:val="0"/>
          <w:marTop w:val="100"/>
          <w:marBottom w:val="0"/>
          <w:divBdr>
            <w:top w:val="none" w:sz="0" w:space="0" w:color="auto"/>
            <w:left w:val="none" w:sz="0" w:space="0" w:color="auto"/>
            <w:bottom w:val="none" w:sz="0" w:space="0" w:color="auto"/>
            <w:right w:val="none" w:sz="0" w:space="0" w:color="auto"/>
          </w:divBdr>
        </w:div>
        <w:div w:id="1835148508">
          <w:marLeft w:val="1800"/>
          <w:marRight w:val="0"/>
          <w:marTop w:val="100"/>
          <w:marBottom w:val="0"/>
          <w:divBdr>
            <w:top w:val="none" w:sz="0" w:space="0" w:color="auto"/>
            <w:left w:val="none" w:sz="0" w:space="0" w:color="auto"/>
            <w:bottom w:val="none" w:sz="0" w:space="0" w:color="auto"/>
            <w:right w:val="none" w:sz="0" w:space="0" w:color="auto"/>
          </w:divBdr>
        </w:div>
        <w:div w:id="360742099">
          <w:marLeft w:val="1800"/>
          <w:marRight w:val="0"/>
          <w:marTop w:val="100"/>
          <w:marBottom w:val="0"/>
          <w:divBdr>
            <w:top w:val="none" w:sz="0" w:space="0" w:color="auto"/>
            <w:left w:val="none" w:sz="0" w:space="0" w:color="auto"/>
            <w:bottom w:val="none" w:sz="0" w:space="0" w:color="auto"/>
            <w:right w:val="none" w:sz="0" w:space="0" w:color="auto"/>
          </w:divBdr>
        </w:div>
        <w:div w:id="2100524086">
          <w:marLeft w:val="1800"/>
          <w:marRight w:val="0"/>
          <w:marTop w:val="100"/>
          <w:marBottom w:val="0"/>
          <w:divBdr>
            <w:top w:val="none" w:sz="0" w:space="0" w:color="auto"/>
            <w:left w:val="none" w:sz="0" w:space="0" w:color="auto"/>
            <w:bottom w:val="none" w:sz="0" w:space="0" w:color="auto"/>
            <w:right w:val="none" w:sz="0" w:space="0" w:color="auto"/>
          </w:divBdr>
        </w:div>
        <w:div w:id="1163427333">
          <w:marLeft w:val="1080"/>
          <w:marRight w:val="0"/>
          <w:marTop w:val="100"/>
          <w:marBottom w:val="0"/>
          <w:divBdr>
            <w:top w:val="none" w:sz="0" w:space="0" w:color="auto"/>
            <w:left w:val="none" w:sz="0" w:space="0" w:color="auto"/>
            <w:bottom w:val="none" w:sz="0" w:space="0" w:color="auto"/>
            <w:right w:val="none" w:sz="0" w:space="0" w:color="auto"/>
          </w:divBdr>
        </w:div>
        <w:div w:id="1611814511">
          <w:marLeft w:val="1080"/>
          <w:marRight w:val="0"/>
          <w:marTop w:val="100"/>
          <w:marBottom w:val="0"/>
          <w:divBdr>
            <w:top w:val="none" w:sz="0" w:space="0" w:color="auto"/>
            <w:left w:val="none" w:sz="0" w:space="0" w:color="auto"/>
            <w:bottom w:val="none" w:sz="0" w:space="0" w:color="auto"/>
            <w:right w:val="none" w:sz="0" w:space="0" w:color="auto"/>
          </w:divBdr>
        </w:div>
        <w:div w:id="314190245">
          <w:marLeft w:val="1800"/>
          <w:marRight w:val="0"/>
          <w:marTop w:val="100"/>
          <w:marBottom w:val="0"/>
          <w:divBdr>
            <w:top w:val="none" w:sz="0" w:space="0" w:color="auto"/>
            <w:left w:val="none" w:sz="0" w:space="0" w:color="auto"/>
            <w:bottom w:val="none" w:sz="0" w:space="0" w:color="auto"/>
            <w:right w:val="none" w:sz="0" w:space="0" w:color="auto"/>
          </w:divBdr>
        </w:div>
        <w:div w:id="1273628655">
          <w:marLeft w:val="360"/>
          <w:marRight w:val="0"/>
          <w:marTop w:val="200"/>
          <w:marBottom w:val="0"/>
          <w:divBdr>
            <w:top w:val="none" w:sz="0" w:space="0" w:color="auto"/>
            <w:left w:val="none" w:sz="0" w:space="0" w:color="auto"/>
            <w:bottom w:val="none" w:sz="0" w:space="0" w:color="auto"/>
            <w:right w:val="none" w:sz="0" w:space="0" w:color="auto"/>
          </w:divBdr>
        </w:div>
        <w:div w:id="1868448908">
          <w:marLeft w:val="1080"/>
          <w:marRight w:val="0"/>
          <w:marTop w:val="100"/>
          <w:marBottom w:val="0"/>
          <w:divBdr>
            <w:top w:val="none" w:sz="0" w:space="0" w:color="auto"/>
            <w:left w:val="none" w:sz="0" w:space="0" w:color="auto"/>
            <w:bottom w:val="none" w:sz="0" w:space="0" w:color="auto"/>
            <w:right w:val="none" w:sz="0" w:space="0" w:color="auto"/>
          </w:divBdr>
        </w:div>
        <w:div w:id="1507093617">
          <w:marLeft w:val="1080"/>
          <w:marRight w:val="0"/>
          <w:marTop w:val="100"/>
          <w:marBottom w:val="0"/>
          <w:divBdr>
            <w:top w:val="none" w:sz="0" w:space="0" w:color="auto"/>
            <w:left w:val="none" w:sz="0" w:space="0" w:color="auto"/>
            <w:bottom w:val="none" w:sz="0" w:space="0" w:color="auto"/>
            <w:right w:val="none" w:sz="0" w:space="0" w:color="auto"/>
          </w:divBdr>
        </w:div>
      </w:divsChild>
    </w:div>
    <w:div w:id="1144546651">
      <w:bodyDiv w:val="1"/>
      <w:marLeft w:val="0"/>
      <w:marRight w:val="0"/>
      <w:marTop w:val="0"/>
      <w:marBottom w:val="0"/>
      <w:divBdr>
        <w:top w:val="none" w:sz="0" w:space="0" w:color="auto"/>
        <w:left w:val="none" w:sz="0" w:space="0" w:color="auto"/>
        <w:bottom w:val="none" w:sz="0" w:space="0" w:color="auto"/>
        <w:right w:val="none" w:sz="0" w:space="0" w:color="auto"/>
      </w:divBdr>
      <w:divsChild>
        <w:div w:id="1880893244">
          <w:marLeft w:val="360"/>
          <w:marRight w:val="0"/>
          <w:marTop w:val="0"/>
          <w:marBottom w:val="0"/>
          <w:divBdr>
            <w:top w:val="none" w:sz="0" w:space="0" w:color="auto"/>
            <w:left w:val="none" w:sz="0" w:space="0" w:color="auto"/>
            <w:bottom w:val="none" w:sz="0" w:space="0" w:color="auto"/>
            <w:right w:val="none" w:sz="0" w:space="0" w:color="auto"/>
          </w:divBdr>
        </w:div>
        <w:div w:id="692924554">
          <w:marLeft w:val="360"/>
          <w:marRight w:val="0"/>
          <w:marTop w:val="0"/>
          <w:marBottom w:val="0"/>
          <w:divBdr>
            <w:top w:val="none" w:sz="0" w:space="0" w:color="auto"/>
            <w:left w:val="none" w:sz="0" w:space="0" w:color="auto"/>
            <w:bottom w:val="none" w:sz="0" w:space="0" w:color="auto"/>
            <w:right w:val="none" w:sz="0" w:space="0" w:color="auto"/>
          </w:divBdr>
        </w:div>
      </w:divsChild>
    </w:div>
    <w:div w:id="1212771272">
      <w:bodyDiv w:val="1"/>
      <w:marLeft w:val="0"/>
      <w:marRight w:val="0"/>
      <w:marTop w:val="0"/>
      <w:marBottom w:val="0"/>
      <w:divBdr>
        <w:top w:val="none" w:sz="0" w:space="0" w:color="auto"/>
        <w:left w:val="none" w:sz="0" w:space="0" w:color="auto"/>
        <w:bottom w:val="none" w:sz="0" w:space="0" w:color="auto"/>
        <w:right w:val="none" w:sz="0" w:space="0" w:color="auto"/>
      </w:divBdr>
    </w:div>
    <w:div w:id="1263955874">
      <w:bodyDiv w:val="1"/>
      <w:marLeft w:val="0"/>
      <w:marRight w:val="0"/>
      <w:marTop w:val="0"/>
      <w:marBottom w:val="0"/>
      <w:divBdr>
        <w:top w:val="none" w:sz="0" w:space="0" w:color="auto"/>
        <w:left w:val="none" w:sz="0" w:space="0" w:color="auto"/>
        <w:bottom w:val="none" w:sz="0" w:space="0" w:color="auto"/>
        <w:right w:val="none" w:sz="0" w:space="0" w:color="auto"/>
      </w:divBdr>
      <w:divsChild>
        <w:div w:id="1357585158">
          <w:marLeft w:val="360"/>
          <w:marRight w:val="0"/>
          <w:marTop w:val="200"/>
          <w:marBottom w:val="0"/>
          <w:divBdr>
            <w:top w:val="none" w:sz="0" w:space="0" w:color="auto"/>
            <w:left w:val="none" w:sz="0" w:space="0" w:color="auto"/>
            <w:bottom w:val="none" w:sz="0" w:space="0" w:color="auto"/>
            <w:right w:val="none" w:sz="0" w:space="0" w:color="auto"/>
          </w:divBdr>
        </w:div>
        <w:div w:id="1644264083">
          <w:marLeft w:val="1080"/>
          <w:marRight w:val="0"/>
          <w:marTop w:val="100"/>
          <w:marBottom w:val="0"/>
          <w:divBdr>
            <w:top w:val="none" w:sz="0" w:space="0" w:color="auto"/>
            <w:left w:val="none" w:sz="0" w:space="0" w:color="auto"/>
            <w:bottom w:val="none" w:sz="0" w:space="0" w:color="auto"/>
            <w:right w:val="none" w:sz="0" w:space="0" w:color="auto"/>
          </w:divBdr>
        </w:div>
        <w:div w:id="536550857">
          <w:marLeft w:val="360"/>
          <w:marRight w:val="0"/>
          <w:marTop w:val="200"/>
          <w:marBottom w:val="0"/>
          <w:divBdr>
            <w:top w:val="none" w:sz="0" w:space="0" w:color="auto"/>
            <w:left w:val="none" w:sz="0" w:space="0" w:color="auto"/>
            <w:bottom w:val="none" w:sz="0" w:space="0" w:color="auto"/>
            <w:right w:val="none" w:sz="0" w:space="0" w:color="auto"/>
          </w:divBdr>
        </w:div>
      </w:divsChild>
    </w:div>
    <w:div w:id="1264190516">
      <w:bodyDiv w:val="1"/>
      <w:marLeft w:val="0"/>
      <w:marRight w:val="0"/>
      <w:marTop w:val="0"/>
      <w:marBottom w:val="0"/>
      <w:divBdr>
        <w:top w:val="none" w:sz="0" w:space="0" w:color="auto"/>
        <w:left w:val="none" w:sz="0" w:space="0" w:color="auto"/>
        <w:bottom w:val="none" w:sz="0" w:space="0" w:color="auto"/>
        <w:right w:val="none" w:sz="0" w:space="0" w:color="auto"/>
      </w:divBdr>
    </w:div>
    <w:div w:id="1336152611">
      <w:bodyDiv w:val="1"/>
      <w:marLeft w:val="0"/>
      <w:marRight w:val="0"/>
      <w:marTop w:val="0"/>
      <w:marBottom w:val="0"/>
      <w:divBdr>
        <w:top w:val="none" w:sz="0" w:space="0" w:color="auto"/>
        <w:left w:val="none" w:sz="0" w:space="0" w:color="auto"/>
        <w:bottom w:val="none" w:sz="0" w:space="0" w:color="auto"/>
        <w:right w:val="none" w:sz="0" w:space="0" w:color="auto"/>
      </w:divBdr>
    </w:div>
    <w:div w:id="1405761197">
      <w:bodyDiv w:val="1"/>
      <w:marLeft w:val="0"/>
      <w:marRight w:val="0"/>
      <w:marTop w:val="0"/>
      <w:marBottom w:val="0"/>
      <w:divBdr>
        <w:top w:val="none" w:sz="0" w:space="0" w:color="auto"/>
        <w:left w:val="none" w:sz="0" w:space="0" w:color="auto"/>
        <w:bottom w:val="none" w:sz="0" w:space="0" w:color="auto"/>
        <w:right w:val="none" w:sz="0" w:space="0" w:color="auto"/>
      </w:divBdr>
    </w:div>
    <w:div w:id="1497332724">
      <w:bodyDiv w:val="1"/>
      <w:marLeft w:val="0"/>
      <w:marRight w:val="0"/>
      <w:marTop w:val="0"/>
      <w:marBottom w:val="0"/>
      <w:divBdr>
        <w:top w:val="none" w:sz="0" w:space="0" w:color="auto"/>
        <w:left w:val="none" w:sz="0" w:space="0" w:color="auto"/>
        <w:bottom w:val="none" w:sz="0" w:space="0" w:color="auto"/>
        <w:right w:val="none" w:sz="0" w:space="0" w:color="auto"/>
      </w:divBdr>
    </w:div>
    <w:div w:id="1500920567">
      <w:bodyDiv w:val="1"/>
      <w:marLeft w:val="0"/>
      <w:marRight w:val="0"/>
      <w:marTop w:val="0"/>
      <w:marBottom w:val="0"/>
      <w:divBdr>
        <w:top w:val="none" w:sz="0" w:space="0" w:color="auto"/>
        <w:left w:val="none" w:sz="0" w:space="0" w:color="auto"/>
        <w:bottom w:val="none" w:sz="0" w:space="0" w:color="auto"/>
        <w:right w:val="none" w:sz="0" w:space="0" w:color="auto"/>
      </w:divBdr>
    </w:div>
    <w:div w:id="1514801101">
      <w:bodyDiv w:val="1"/>
      <w:marLeft w:val="0"/>
      <w:marRight w:val="0"/>
      <w:marTop w:val="0"/>
      <w:marBottom w:val="0"/>
      <w:divBdr>
        <w:top w:val="none" w:sz="0" w:space="0" w:color="auto"/>
        <w:left w:val="none" w:sz="0" w:space="0" w:color="auto"/>
        <w:bottom w:val="none" w:sz="0" w:space="0" w:color="auto"/>
        <w:right w:val="none" w:sz="0" w:space="0" w:color="auto"/>
      </w:divBdr>
    </w:div>
    <w:div w:id="1523397001">
      <w:bodyDiv w:val="1"/>
      <w:marLeft w:val="0"/>
      <w:marRight w:val="0"/>
      <w:marTop w:val="0"/>
      <w:marBottom w:val="0"/>
      <w:divBdr>
        <w:top w:val="none" w:sz="0" w:space="0" w:color="auto"/>
        <w:left w:val="none" w:sz="0" w:space="0" w:color="auto"/>
        <w:bottom w:val="none" w:sz="0" w:space="0" w:color="auto"/>
        <w:right w:val="none" w:sz="0" w:space="0" w:color="auto"/>
      </w:divBdr>
    </w:div>
    <w:div w:id="1604419404">
      <w:bodyDiv w:val="1"/>
      <w:marLeft w:val="0"/>
      <w:marRight w:val="0"/>
      <w:marTop w:val="0"/>
      <w:marBottom w:val="0"/>
      <w:divBdr>
        <w:top w:val="none" w:sz="0" w:space="0" w:color="auto"/>
        <w:left w:val="none" w:sz="0" w:space="0" w:color="auto"/>
        <w:bottom w:val="none" w:sz="0" w:space="0" w:color="auto"/>
        <w:right w:val="none" w:sz="0" w:space="0" w:color="auto"/>
      </w:divBdr>
    </w:div>
    <w:div w:id="1604455894">
      <w:bodyDiv w:val="1"/>
      <w:marLeft w:val="0"/>
      <w:marRight w:val="0"/>
      <w:marTop w:val="0"/>
      <w:marBottom w:val="0"/>
      <w:divBdr>
        <w:top w:val="none" w:sz="0" w:space="0" w:color="auto"/>
        <w:left w:val="none" w:sz="0" w:space="0" w:color="auto"/>
        <w:bottom w:val="none" w:sz="0" w:space="0" w:color="auto"/>
        <w:right w:val="none" w:sz="0" w:space="0" w:color="auto"/>
      </w:divBdr>
      <w:divsChild>
        <w:div w:id="915284118">
          <w:marLeft w:val="360"/>
          <w:marRight w:val="0"/>
          <w:marTop w:val="200"/>
          <w:marBottom w:val="0"/>
          <w:divBdr>
            <w:top w:val="none" w:sz="0" w:space="0" w:color="auto"/>
            <w:left w:val="none" w:sz="0" w:space="0" w:color="auto"/>
            <w:bottom w:val="none" w:sz="0" w:space="0" w:color="auto"/>
            <w:right w:val="none" w:sz="0" w:space="0" w:color="auto"/>
          </w:divBdr>
        </w:div>
        <w:div w:id="664556056">
          <w:marLeft w:val="1080"/>
          <w:marRight w:val="0"/>
          <w:marTop w:val="100"/>
          <w:marBottom w:val="0"/>
          <w:divBdr>
            <w:top w:val="none" w:sz="0" w:space="0" w:color="auto"/>
            <w:left w:val="none" w:sz="0" w:space="0" w:color="auto"/>
            <w:bottom w:val="none" w:sz="0" w:space="0" w:color="auto"/>
            <w:right w:val="none" w:sz="0" w:space="0" w:color="auto"/>
          </w:divBdr>
        </w:div>
        <w:div w:id="1357851266">
          <w:marLeft w:val="1800"/>
          <w:marRight w:val="0"/>
          <w:marTop w:val="100"/>
          <w:marBottom w:val="0"/>
          <w:divBdr>
            <w:top w:val="none" w:sz="0" w:space="0" w:color="auto"/>
            <w:left w:val="none" w:sz="0" w:space="0" w:color="auto"/>
            <w:bottom w:val="none" w:sz="0" w:space="0" w:color="auto"/>
            <w:right w:val="none" w:sz="0" w:space="0" w:color="auto"/>
          </w:divBdr>
        </w:div>
        <w:div w:id="1227379929">
          <w:marLeft w:val="1080"/>
          <w:marRight w:val="0"/>
          <w:marTop w:val="100"/>
          <w:marBottom w:val="0"/>
          <w:divBdr>
            <w:top w:val="none" w:sz="0" w:space="0" w:color="auto"/>
            <w:left w:val="none" w:sz="0" w:space="0" w:color="auto"/>
            <w:bottom w:val="none" w:sz="0" w:space="0" w:color="auto"/>
            <w:right w:val="none" w:sz="0" w:space="0" w:color="auto"/>
          </w:divBdr>
        </w:div>
        <w:div w:id="1907910913">
          <w:marLeft w:val="360"/>
          <w:marRight w:val="0"/>
          <w:marTop w:val="200"/>
          <w:marBottom w:val="0"/>
          <w:divBdr>
            <w:top w:val="none" w:sz="0" w:space="0" w:color="auto"/>
            <w:left w:val="none" w:sz="0" w:space="0" w:color="auto"/>
            <w:bottom w:val="none" w:sz="0" w:space="0" w:color="auto"/>
            <w:right w:val="none" w:sz="0" w:space="0" w:color="auto"/>
          </w:divBdr>
        </w:div>
        <w:div w:id="2046640217">
          <w:marLeft w:val="1080"/>
          <w:marRight w:val="0"/>
          <w:marTop w:val="100"/>
          <w:marBottom w:val="0"/>
          <w:divBdr>
            <w:top w:val="none" w:sz="0" w:space="0" w:color="auto"/>
            <w:left w:val="none" w:sz="0" w:space="0" w:color="auto"/>
            <w:bottom w:val="none" w:sz="0" w:space="0" w:color="auto"/>
            <w:right w:val="none" w:sz="0" w:space="0" w:color="auto"/>
          </w:divBdr>
        </w:div>
        <w:div w:id="1449082833">
          <w:marLeft w:val="1080"/>
          <w:marRight w:val="0"/>
          <w:marTop w:val="100"/>
          <w:marBottom w:val="0"/>
          <w:divBdr>
            <w:top w:val="none" w:sz="0" w:space="0" w:color="auto"/>
            <w:left w:val="none" w:sz="0" w:space="0" w:color="auto"/>
            <w:bottom w:val="none" w:sz="0" w:space="0" w:color="auto"/>
            <w:right w:val="none" w:sz="0" w:space="0" w:color="auto"/>
          </w:divBdr>
        </w:div>
      </w:divsChild>
    </w:div>
    <w:div w:id="1607620360">
      <w:bodyDiv w:val="1"/>
      <w:marLeft w:val="0"/>
      <w:marRight w:val="0"/>
      <w:marTop w:val="0"/>
      <w:marBottom w:val="0"/>
      <w:divBdr>
        <w:top w:val="none" w:sz="0" w:space="0" w:color="auto"/>
        <w:left w:val="none" w:sz="0" w:space="0" w:color="auto"/>
        <w:bottom w:val="none" w:sz="0" w:space="0" w:color="auto"/>
        <w:right w:val="none" w:sz="0" w:space="0" w:color="auto"/>
      </w:divBdr>
    </w:div>
    <w:div w:id="1644432639">
      <w:bodyDiv w:val="1"/>
      <w:marLeft w:val="0"/>
      <w:marRight w:val="0"/>
      <w:marTop w:val="0"/>
      <w:marBottom w:val="0"/>
      <w:divBdr>
        <w:top w:val="none" w:sz="0" w:space="0" w:color="auto"/>
        <w:left w:val="none" w:sz="0" w:space="0" w:color="auto"/>
        <w:bottom w:val="none" w:sz="0" w:space="0" w:color="auto"/>
        <w:right w:val="none" w:sz="0" w:space="0" w:color="auto"/>
      </w:divBdr>
      <w:divsChild>
        <w:div w:id="1207912876">
          <w:marLeft w:val="2794"/>
          <w:marRight w:val="0"/>
          <w:marTop w:val="60"/>
          <w:marBottom w:val="0"/>
          <w:divBdr>
            <w:top w:val="none" w:sz="0" w:space="0" w:color="auto"/>
            <w:left w:val="none" w:sz="0" w:space="0" w:color="auto"/>
            <w:bottom w:val="none" w:sz="0" w:space="0" w:color="auto"/>
            <w:right w:val="none" w:sz="0" w:space="0" w:color="auto"/>
          </w:divBdr>
        </w:div>
      </w:divsChild>
    </w:div>
    <w:div w:id="1694113982">
      <w:bodyDiv w:val="1"/>
      <w:marLeft w:val="0"/>
      <w:marRight w:val="0"/>
      <w:marTop w:val="0"/>
      <w:marBottom w:val="0"/>
      <w:divBdr>
        <w:top w:val="none" w:sz="0" w:space="0" w:color="auto"/>
        <w:left w:val="none" w:sz="0" w:space="0" w:color="auto"/>
        <w:bottom w:val="none" w:sz="0" w:space="0" w:color="auto"/>
        <w:right w:val="none" w:sz="0" w:space="0" w:color="auto"/>
      </w:divBdr>
    </w:div>
    <w:div w:id="1704556323">
      <w:bodyDiv w:val="1"/>
      <w:marLeft w:val="0"/>
      <w:marRight w:val="0"/>
      <w:marTop w:val="0"/>
      <w:marBottom w:val="0"/>
      <w:divBdr>
        <w:top w:val="none" w:sz="0" w:space="0" w:color="auto"/>
        <w:left w:val="none" w:sz="0" w:space="0" w:color="auto"/>
        <w:bottom w:val="none" w:sz="0" w:space="0" w:color="auto"/>
        <w:right w:val="none" w:sz="0" w:space="0" w:color="auto"/>
      </w:divBdr>
    </w:div>
    <w:div w:id="1740668068">
      <w:bodyDiv w:val="1"/>
      <w:marLeft w:val="0"/>
      <w:marRight w:val="0"/>
      <w:marTop w:val="0"/>
      <w:marBottom w:val="0"/>
      <w:divBdr>
        <w:top w:val="none" w:sz="0" w:space="0" w:color="auto"/>
        <w:left w:val="none" w:sz="0" w:space="0" w:color="auto"/>
        <w:bottom w:val="none" w:sz="0" w:space="0" w:color="auto"/>
        <w:right w:val="none" w:sz="0" w:space="0" w:color="auto"/>
      </w:divBdr>
      <w:divsChild>
        <w:div w:id="682047151">
          <w:marLeft w:val="274"/>
          <w:marRight w:val="0"/>
          <w:marTop w:val="115"/>
          <w:marBottom w:val="0"/>
          <w:divBdr>
            <w:top w:val="none" w:sz="0" w:space="0" w:color="auto"/>
            <w:left w:val="none" w:sz="0" w:space="0" w:color="auto"/>
            <w:bottom w:val="none" w:sz="0" w:space="0" w:color="auto"/>
            <w:right w:val="none" w:sz="0" w:space="0" w:color="auto"/>
          </w:divBdr>
        </w:div>
        <w:div w:id="2057116761">
          <w:marLeft w:val="835"/>
          <w:marRight w:val="0"/>
          <w:marTop w:val="96"/>
          <w:marBottom w:val="0"/>
          <w:divBdr>
            <w:top w:val="none" w:sz="0" w:space="0" w:color="auto"/>
            <w:left w:val="none" w:sz="0" w:space="0" w:color="auto"/>
            <w:bottom w:val="none" w:sz="0" w:space="0" w:color="auto"/>
            <w:right w:val="none" w:sz="0" w:space="0" w:color="auto"/>
          </w:divBdr>
        </w:div>
        <w:div w:id="1386294675">
          <w:marLeft w:val="835"/>
          <w:marRight w:val="0"/>
          <w:marTop w:val="96"/>
          <w:marBottom w:val="0"/>
          <w:divBdr>
            <w:top w:val="none" w:sz="0" w:space="0" w:color="auto"/>
            <w:left w:val="none" w:sz="0" w:space="0" w:color="auto"/>
            <w:bottom w:val="none" w:sz="0" w:space="0" w:color="auto"/>
            <w:right w:val="none" w:sz="0" w:space="0" w:color="auto"/>
          </w:divBdr>
        </w:div>
      </w:divsChild>
    </w:div>
    <w:div w:id="1751540614">
      <w:bodyDiv w:val="1"/>
      <w:marLeft w:val="0"/>
      <w:marRight w:val="0"/>
      <w:marTop w:val="0"/>
      <w:marBottom w:val="0"/>
      <w:divBdr>
        <w:top w:val="none" w:sz="0" w:space="0" w:color="auto"/>
        <w:left w:val="none" w:sz="0" w:space="0" w:color="auto"/>
        <w:bottom w:val="none" w:sz="0" w:space="0" w:color="auto"/>
        <w:right w:val="none" w:sz="0" w:space="0" w:color="auto"/>
      </w:divBdr>
      <w:divsChild>
        <w:div w:id="355009706">
          <w:marLeft w:val="547"/>
          <w:marRight w:val="0"/>
          <w:marTop w:val="60"/>
          <w:marBottom w:val="0"/>
          <w:divBdr>
            <w:top w:val="none" w:sz="0" w:space="0" w:color="auto"/>
            <w:left w:val="none" w:sz="0" w:space="0" w:color="auto"/>
            <w:bottom w:val="none" w:sz="0" w:space="0" w:color="auto"/>
            <w:right w:val="none" w:sz="0" w:space="0" w:color="auto"/>
          </w:divBdr>
        </w:div>
      </w:divsChild>
    </w:div>
    <w:div w:id="1807971706">
      <w:bodyDiv w:val="1"/>
      <w:marLeft w:val="0"/>
      <w:marRight w:val="0"/>
      <w:marTop w:val="0"/>
      <w:marBottom w:val="0"/>
      <w:divBdr>
        <w:top w:val="none" w:sz="0" w:space="0" w:color="auto"/>
        <w:left w:val="none" w:sz="0" w:space="0" w:color="auto"/>
        <w:bottom w:val="none" w:sz="0" w:space="0" w:color="auto"/>
        <w:right w:val="none" w:sz="0" w:space="0" w:color="auto"/>
      </w:divBdr>
      <w:divsChild>
        <w:div w:id="12584700">
          <w:marLeft w:val="2794"/>
          <w:marRight w:val="0"/>
          <w:marTop w:val="60"/>
          <w:marBottom w:val="0"/>
          <w:divBdr>
            <w:top w:val="none" w:sz="0" w:space="0" w:color="auto"/>
            <w:left w:val="none" w:sz="0" w:space="0" w:color="auto"/>
            <w:bottom w:val="none" w:sz="0" w:space="0" w:color="auto"/>
            <w:right w:val="none" w:sz="0" w:space="0" w:color="auto"/>
          </w:divBdr>
        </w:div>
      </w:divsChild>
    </w:div>
    <w:div w:id="1822968498">
      <w:bodyDiv w:val="1"/>
      <w:marLeft w:val="0"/>
      <w:marRight w:val="0"/>
      <w:marTop w:val="0"/>
      <w:marBottom w:val="0"/>
      <w:divBdr>
        <w:top w:val="none" w:sz="0" w:space="0" w:color="auto"/>
        <w:left w:val="none" w:sz="0" w:space="0" w:color="auto"/>
        <w:bottom w:val="none" w:sz="0" w:space="0" w:color="auto"/>
        <w:right w:val="none" w:sz="0" w:space="0" w:color="auto"/>
      </w:divBdr>
      <w:divsChild>
        <w:div w:id="724528331">
          <w:marLeft w:val="360"/>
          <w:marRight w:val="0"/>
          <w:marTop w:val="200"/>
          <w:marBottom w:val="0"/>
          <w:divBdr>
            <w:top w:val="none" w:sz="0" w:space="0" w:color="auto"/>
            <w:left w:val="none" w:sz="0" w:space="0" w:color="auto"/>
            <w:bottom w:val="none" w:sz="0" w:space="0" w:color="auto"/>
            <w:right w:val="none" w:sz="0" w:space="0" w:color="auto"/>
          </w:divBdr>
        </w:div>
        <w:div w:id="2081324156">
          <w:marLeft w:val="1080"/>
          <w:marRight w:val="0"/>
          <w:marTop w:val="100"/>
          <w:marBottom w:val="0"/>
          <w:divBdr>
            <w:top w:val="none" w:sz="0" w:space="0" w:color="auto"/>
            <w:left w:val="none" w:sz="0" w:space="0" w:color="auto"/>
            <w:bottom w:val="none" w:sz="0" w:space="0" w:color="auto"/>
            <w:right w:val="none" w:sz="0" w:space="0" w:color="auto"/>
          </w:divBdr>
        </w:div>
        <w:div w:id="213854961">
          <w:marLeft w:val="1800"/>
          <w:marRight w:val="0"/>
          <w:marTop w:val="100"/>
          <w:marBottom w:val="0"/>
          <w:divBdr>
            <w:top w:val="none" w:sz="0" w:space="0" w:color="auto"/>
            <w:left w:val="none" w:sz="0" w:space="0" w:color="auto"/>
            <w:bottom w:val="none" w:sz="0" w:space="0" w:color="auto"/>
            <w:right w:val="none" w:sz="0" w:space="0" w:color="auto"/>
          </w:divBdr>
        </w:div>
        <w:div w:id="607197751">
          <w:marLeft w:val="1080"/>
          <w:marRight w:val="0"/>
          <w:marTop w:val="100"/>
          <w:marBottom w:val="0"/>
          <w:divBdr>
            <w:top w:val="none" w:sz="0" w:space="0" w:color="auto"/>
            <w:left w:val="none" w:sz="0" w:space="0" w:color="auto"/>
            <w:bottom w:val="none" w:sz="0" w:space="0" w:color="auto"/>
            <w:right w:val="none" w:sz="0" w:space="0" w:color="auto"/>
          </w:divBdr>
        </w:div>
        <w:div w:id="1199971293">
          <w:marLeft w:val="1080"/>
          <w:marRight w:val="0"/>
          <w:marTop w:val="100"/>
          <w:marBottom w:val="0"/>
          <w:divBdr>
            <w:top w:val="none" w:sz="0" w:space="0" w:color="auto"/>
            <w:left w:val="none" w:sz="0" w:space="0" w:color="auto"/>
            <w:bottom w:val="none" w:sz="0" w:space="0" w:color="auto"/>
            <w:right w:val="none" w:sz="0" w:space="0" w:color="auto"/>
          </w:divBdr>
        </w:div>
      </w:divsChild>
    </w:div>
    <w:div w:id="1870143466">
      <w:bodyDiv w:val="1"/>
      <w:marLeft w:val="0"/>
      <w:marRight w:val="0"/>
      <w:marTop w:val="0"/>
      <w:marBottom w:val="0"/>
      <w:divBdr>
        <w:top w:val="none" w:sz="0" w:space="0" w:color="auto"/>
        <w:left w:val="none" w:sz="0" w:space="0" w:color="auto"/>
        <w:bottom w:val="none" w:sz="0" w:space="0" w:color="auto"/>
        <w:right w:val="none" w:sz="0" w:space="0" w:color="auto"/>
      </w:divBdr>
    </w:div>
    <w:div w:id="1939024599">
      <w:bodyDiv w:val="1"/>
      <w:marLeft w:val="0"/>
      <w:marRight w:val="0"/>
      <w:marTop w:val="0"/>
      <w:marBottom w:val="0"/>
      <w:divBdr>
        <w:top w:val="none" w:sz="0" w:space="0" w:color="auto"/>
        <w:left w:val="none" w:sz="0" w:space="0" w:color="auto"/>
        <w:bottom w:val="none" w:sz="0" w:space="0" w:color="auto"/>
        <w:right w:val="none" w:sz="0" w:space="0" w:color="auto"/>
      </w:divBdr>
    </w:div>
    <w:div w:id="1955555678">
      <w:bodyDiv w:val="1"/>
      <w:marLeft w:val="0"/>
      <w:marRight w:val="0"/>
      <w:marTop w:val="0"/>
      <w:marBottom w:val="0"/>
      <w:divBdr>
        <w:top w:val="none" w:sz="0" w:space="0" w:color="auto"/>
        <w:left w:val="none" w:sz="0" w:space="0" w:color="auto"/>
        <w:bottom w:val="none" w:sz="0" w:space="0" w:color="auto"/>
        <w:right w:val="none" w:sz="0" w:space="0" w:color="auto"/>
      </w:divBdr>
      <w:divsChild>
        <w:div w:id="1731538636">
          <w:marLeft w:val="360"/>
          <w:marRight w:val="0"/>
          <w:marTop w:val="200"/>
          <w:marBottom w:val="0"/>
          <w:divBdr>
            <w:top w:val="none" w:sz="0" w:space="0" w:color="auto"/>
            <w:left w:val="none" w:sz="0" w:space="0" w:color="auto"/>
            <w:bottom w:val="none" w:sz="0" w:space="0" w:color="auto"/>
            <w:right w:val="none" w:sz="0" w:space="0" w:color="auto"/>
          </w:divBdr>
        </w:div>
        <w:div w:id="1978990804">
          <w:marLeft w:val="1080"/>
          <w:marRight w:val="0"/>
          <w:marTop w:val="100"/>
          <w:marBottom w:val="0"/>
          <w:divBdr>
            <w:top w:val="none" w:sz="0" w:space="0" w:color="auto"/>
            <w:left w:val="none" w:sz="0" w:space="0" w:color="auto"/>
            <w:bottom w:val="none" w:sz="0" w:space="0" w:color="auto"/>
            <w:right w:val="none" w:sz="0" w:space="0" w:color="auto"/>
          </w:divBdr>
        </w:div>
        <w:div w:id="2016565578">
          <w:marLeft w:val="1080"/>
          <w:marRight w:val="0"/>
          <w:marTop w:val="100"/>
          <w:marBottom w:val="0"/>
          <w:divBdr>
            <w:top w:val="none" w:sz="0" w:space="0" w:color="auto"/>
            <w:left w:val="none" w:sz="0" w:space="0" w:color="auto"/>
            <w:bottom w:val="none" w:sz="0" w:space="0" w:color="auto"/>
            <w:right w:val="none" w:sz="0" w:space="0" w:color="auto"/>
          </w:divBdr>
        </w:div>
        <w:div w:id="1114865389">
          <w:marLeft w:val="1080"/>
          <w:marRight w:val="0"/>
          <w:marTop w:val="100"/>
          <w:marBottom w:val="0"/>
          <w:divBdr>
            <w:top w:val="none" w:sz="0" w:space="0" w:color="auto"/>
            <w:left w:val="none" w:sz="0" w:space="0" w:color="auto"/>
            <w:bottom w:val="none" w:sz="0" w:space="0" w:color="auto"/>
            <w:right w:val="none" w:sz="0" w:space="0" w:color="auto"/>
          </w:divBdr>
        </w:div>
      </w:divsChild>
    </w:div>
    <w:div w:id="1998604169">
      <w:bodyDiv w:val="1"/>
      <w:marLeft w:val="0"/>
      <w:marRight w:val="0"/>
      <w:marTop w:val="0"/>
      <w:marBottom w:val="0"/>
      <w:divBdr>
        <w:top w:val="none" w:sz="0" w:space="0" w:color="auto"/>
        <w:left w:val="none" w:sz="0" w:space="0" w:color="auto"/>
        <w:bottom w:val="none" w:sz="0" w:space="0" w:color="auto"/>
        <w:right w:val="none" w:sz="0" w:space="0" w:color="auto"/>
      </w:divBdr>
    </w:div>
    <w:div w:id="2031954114">
      <w:bodyDiv w:val="1"/>
      <w:marLeft w:val="0"/>
      <w:marRight w:val="0"/>
      <w:marTop w:val="0"/>
      <w:marBottom w:val="0"/>
      <w:divBdr>
        <w:top w:val="none" w:sz="0" w:space="0" w:color="auto"/>
        <w:left w:val="none" w:sz="0" w:space="0" w:color="auto"/>
        <w:bottom w:val="none" w:sz="0" w:space="0" w:color="auto"/>
        <w:right w:val="none" w:sz="0" w:space="0" w:color="auto"/>
      </w:divBdr>
    </w:div>
    <w:div w:id="2053996475">
      <w:bodyDiv w:val="1"/>
      <w:marLeft w:val="0"/>
      <w:marRight w:val="0"/>
      <w:marTop w:val="0"/>
      <w:marBottom w:val="0"/>
      <w:divBdr>
        <w:top w:val="none" w:sz="0" w:space="0" w:color="auto"/>
        <w:left w:val="none" w:sz="0" w:space="0" w:color="auto"/>
        <w:bottom w:val="none" w:sz="0" w:space="0" w:color="auto"/>
        <w:right w:val="none" w:sz="0" w:space="0" w:color="auto"/>
      </w:divBdr>
    </w:div>
    <w:div w:id="2094086286">
      <w:bodyDiv w:val="1"/>
      <w:marLeft w:val="0"/>
      <w:marRight w:val="0"/>
      <w:marTop w:val="0"/>
      <w:marBottom w:val="0"/>
      <w:divBdr>
        <w:top w:val="none" w:sz="0" w:space="0" w:color="auto"/>
        <w:left w:val="none" w:sz="0" w:space="0" w:color="auto"/>
        <w:bottom w:val="none" w:sz="0" w:space="0" w:color="auto"/>
        <w:right w:val="none" w:sz="0" w:space="0" w:color="auto"/>
      </w:divBdr>
    </w:div>
    <w:div w:id="2105224490">
      <w:bodyDiv w:val="1"/>
      <w:marLeft w:val="0"/>
      <w:marRight w:val="0"/>
      <w:marTop w:val="0"/>
      <w:marBottom w:val="0"/>
      <w:divBdr>
        <w:top w:val="none" w:sz="0" w:space="0" w:color="auto"/>
        <w:left w:val="none" w:sz="0" w:space="0" w:color="auto"/>
        <w:bottom w:val="none" w:sz="0" w:space="0" w:color="auto"/>
        <w:right w:val="none" w:sz="0" w:space="0" w:color="auto"/>
      </w:divBdr>
    </w:div>
    <w:div w:id="2131127295">
      <w:bodyDiv w:val="1"/>
      <w:marLeft w:val="0"/>
      <w:marRight w:val="0"/>
      <w:marTop w:val="0"/>
      <w:marBottom w:val="0"/>
      <w:divBdr>
        <w:top w:val="none" w:sz="0" w:space="0" w:color="auto"/>
        <w:left w:val="none" w:sz="0" w:space="0" w:color="auto"/>
        <w:bottom w:val="none" w:sz="0" w:space="0" w:color="auto"/>
        <w:right w:val="none" w:sz="0" w:space="0" w:color="auto"/>
      </w:divBdr>
      <w:divsChild>
        <w:div w:id="2048603631">
          <w:marLeft w:val="360"/>
          <w:marRight w:val="0"/>
          <w:marTop w:val="0"/>
          <w:marBottom w:val="0"/>
          <w:divBdr>
            <w:top w:val="none" w:sz="0" w:space="0" w:color="auto"/>
            <w:left w:val="none" w:sz="0" w:space="0" w:color="auto"/>
            <w:bottom w:val="none" w:sz="0" w:space="0" w:color="auto"/>
            <w:right w:val="none" w:sz="0" w:space="0" w:color="auto"/>
          </w:divBdr>
        </w:div>
        <w:div w:id="538905781">
          <w:marLeft w:val="108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cid:image003.jpg@01D4A990.57EDE420" TargetMode="External"/><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image" Target="media/image22.png"/><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9.emf"/><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wmf"/><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ussngt\Documents\Custom%20Office%20Templates\R1-xxxxxx%20Contribution%20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9" ma:contentTypeDescription="Create a new document." ma:contentTypeScope="" ma:versionID="e37e0b87a9bdf62909eb78b3bfb7a7fe">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b204e373b8ffec1ef05cc717c7bed20e"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AC5BF5-6125-41E5-B297-968C2911DA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4DBC37C-748D-4B86-87E4-89E766AA4C10}">
  <ds:schemaRefs>
    <ds:schemaRef ds:uri="http://schemas.microsoft.com/office/infopath/2007/PartnerControls"/>
    <ds:schemaRef ds:uri="http://schemas.microsoft.com/office/2006/documentManagement/types"/>
    <ds:schemaRef ds:uri="http://schemas.microsoft.com/office/2006/metadata/properties"/>
    <ds:schemaRef ds:uri="http://purl.org/dc/elements/1.1/"/>
    <ds:schemaRef ds:uri="2f282d3b-eb4a-4b09-b61f-b9593442e286"/>
    <ds:schemaRef ds:uri="http://schemas.openxmlformats.org/package/2006/metadata/core-properties"/>
    <ds:schemaRef ds:uri="http://purl.org/dc/terms/"/>
    <ds:schemaRef ds:uri="9b239327-9e80-40e4-b1b7-4394fed77a33"/>
    <ds:schemaRef ds:uri="http://www.w3.org/XML/1998/namespace"/>
    <ds:schemaRef ds:uri="http://purl.org/dc/dcmitype/"/>
  </ds:schemaRefs>
</ds:datastoreItem>
</file>

<file path=customXml/itemProps3.xml><?xml version="1.0" encoding="utf-8"?>
<ds:datastoreItem xmlns:ds="http://schemas.openxmlformats.org/officeDocument/2006/customXml" ds:itemID="{49295ADB-4992-4D79-BB1A-938124087181}">
  <ds:schemaRefs>
    <ds:schemaRef ds:uri="http://schemas.microsoft.com/sharepoint/v3/contenttype/forms"/>
  </ds:schemaRefs>
</ds:datastoreItem>
</file>

<file path=customXml/itemProps4.xml><?xml version="1.0" encoding="utf-8"?>
<ds:datastoreItem xmlns:ds="http://schemas.openxmlformats.org/officeDocument/2006/customXml" ds:itemID="{A1C02C8A-0410-40C9-A7D5-9A071ED22D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R1-xxxxxx Contribution Template</Template>
  <TotalTime>1</TotalTime>
  <Pages>17</Pages>
  <Words>6938</Words>
  <Characters>39552</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46398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Lars Lindbom</dc:creator>
  <cp:keywords>3GPP; Ericsson; TDoc</cp:keywords>
  <cp:lastModifiedBy>Mattias Frenne</cp:lastModifiedBy>
  <cp:revision>3</cp:revision>
  <cp:lastPrinted>2008-01-31T15:09:00Z</cp:lastPrinted>
  <dcterms:created xsi:type="dcterms:W3CDTF">2019-03-29T21:08:00Z</dcterms:created>
  <dcterms:modified xsi:type="dcterms:W3CDTF">2019-03-29T21:09:00Z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2016-02-17T23:00:00Z</vt:filetime>
  </property>
  <property fmtid="{D5CDD505-2E9C-101B-9397-08002B2CF9AE}" pid="3" name="_dlc_DocIdItemGuid">
    <vt:lpwstr>ecebf461-60ba-460c-b7ec-e65364ab5743</vt:lpwstr>
  </property>
  <property fmtid="{D5CDD505-2E9C-101B-9397-08002B2CF9AE}" pid="4" name="ContentTypeId">
    <vt:lpwstr>0x010100F3E9551B3FDDA24EBF0A209BAAD637CA</vt:lpwstr>
  </property>
  <property fmtid="{D5CDD505-2E9C-101B-9397-08002B2CF9AE}" pid="5" name="EriCOLLCategory">
    <vt:lpwstr>1;#Research|7f1f7aab-c784-40ec-8666-825d2ac7abef</vt:lpwstr>
  </property>
  <property fmtid="{D5CDD505-2E9C-101B-9397-08002B2CF9AE}" pid="6" name="TaxKeyword">
    <vt:lpwstr>10;#3GPP|6a3890dd-b3c6-4ee1-9283-043167dd414d;#9;#TDoc|b7cb4b2e-7c24-4f9d-967d-e29f765ecb8a;#8;#Ericsson|c60ff206-3dbb-4410-a86e-50fd188c386c</vt:lpwstr>
  </property>
  <property fmtid="{D5CDD505-2E9C-101B-9397-08002B2CF9AE}" pid="7" name="EriCOLLOrganizationUnit">
    <vt:lpwstr>2;#GFTE ER Radio Access Technologies|692a7af5-c1f7-4d68-b1ab-a7920dfecb78</vt:lpwstr>
  </property>
  <property fmtid="{D5CDD505-2E9C-101B-9397-08002B2CF9AE}" pid="8" name="EriCOLLProjects">
    <vt:lpwstr/>
  </property>
  <property fmtid="{D5CDD505-2E9C-101B-9397-08002B2CF9AE}" pid="9" name="EriCOLLCountry">
    <vt:lpwstr/>
  </property>
  <property fmtid="{D5CDD505-2E9C-101B-9397-08002B2CF9AE}" pid="10" name="EriCOLLCompetence">
    <vt:lpwstr/>
  </property>
  <property fmtid="{D5CDD505-2E9C-101B-9397-08002B2CF9AE}" pid="11" name="EriCOLLProcess">
    <vt:lpwstr/>
  </property>
  <property fmtid="{D5CDD505-2E9C-101B-9397-08002B2CF9AE}" pid="12" name="EriCOLLProducts">
    <vt:lpwstr/>
  </property>
  <property fmtid="{D5CDD505-2E9C-101B-9397-08002B2CF9AE}" pid="13" name="EriCOLLCustomer">
    <vt:lpwstr/>
  </property>
  <property fmtid="{D5CDD505-2E9C-101B-9397-08002B2CF9AE}" pid="14" name="AuthorIds_UIVersion_164">
    <vt:lpwstr>395,213</vt:lpwstr>
  </property>
  <property fmtid="{D5CDD505-2E9C-101B-9397-08002B2CF9AE}" pid="15" name="AuthorIds_UIVersion_167">
    <vt:lpwstr>207</vt:lpwstr>
  </property>
</Properties>
</file>